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2CBBA6" w14:textId="7F47A709" w:rsidR="00946C32" w:rsidRPr="00946C32" w:rsidRDefault="00946C32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bookmarkStart w:id="0" w:name="_Toc60776688"/>
      <w:bookmarkStart w:id="1" w:name="_Toc90650560"/>
      <w:bookmarkStart w:id="2" w:name="_Toc46439061"/>
      <w:bookmarkStart w:id="3" w:name="_Toc46443898"/>
      <w:bookmarkStart w:id="4" w:name="_Toc46486659"/>
      <w:bookmarkStart w:id="5" w:name="_Toc52836537"/>
      <w:bookmarkStart w:id="6" w:name="_Toc52837545"/>
      <w:bookmarkStart w:id="7" w:name="_Toc53006185"/>
      <w:bookmarkStart w:id="8" w:name="_Toc20425633"/>
      <w:bookmarkStart w:id="9" w:name="_Toc29321029"/>
      <w:bookmarkStart w:id="10" w:name="_Toc36756613"/>
      <w:bookmarkStart w:id="11" w:name="_Toc36836154"/>
      <w:bookmarkStart w:id="12" w:name="_Toc36843131"/>
      <w:bookmarkStart w:id="13" w:name="_Toc37067420"/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3GPP TSG-RAN WG2 Meeting #11</w:t>
      </w:r>
      <w:r w:rsidR="003D430C">
        <w:rPr>
          <w:rFonts w:ascii="Arial" w:eastAsia="맑은 고딕" w:hAnsi="Arial" w:cs="Arial"/>
          <w:b/>
          <w:sz w:val="24"/>
          <w:szCs w:val="24"/>
          <w:lang w:eastAsia="ko-KR"/>
        </w:rPr>
        <w:t>9</w:t>
      </w:r>
      <w:r w:rsidR="006408E0">
        <w:rPr>
          <w:rFonts w:ascii="Arial" w:eastAsia="맑은 고딕" w:hAnsi="Arial" w:cs="Arial"/>
          <w:b/>
          <w:sz w:val="24"/>
          <w:szCs w:val="24"/>
          <w:lang w:eastAsia="ko-KR"/>
        </w:rPr>
        <w:t>bis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-e                  </w:t>
      </w:r>
      <w:r w:rsidR="006408E0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</w:t>
      </w:r>
      <w:r w:rsidR="00A634CA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</w:t>
      </w: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</w:t>
      </w:r>
      <w:r w:rsidR="00CB10F4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1F7E6E" w:rsidRPr="00C05C30">
        <w:rPr>
          <w:rFonts w:ascii="Arial" w:eastAsia="맑은 고딕" w:hAnsi="Arial" w:cs="Arial"/>
          <w:b/>
          <w:sz w:val="24"/>
          <w:szCs w:val="24"/>
          <w:lang w:eastAsia="ko-KR"/>
        </w:rPr>
        <w:t>R2-22</w:t>
      </w:r>
      <w:r w:rsidR="00C05C30" w:rsidRPr="00C05C30">
        <w:rPr>
          <w:rFonts w:ascii="Arial" w:eastAsia="맑은 고딕" w:hAnsi="Arial" w:cs="Arial"/>
          <w:b/>
          <w:sz w:val="24"/>
          <w:szCs w:val="24"/>
          <w:lang w:eastAsia="ko-KR"/>
        </w:rPr>
        <w:t>10738</w:t>
      </w:r>
    </w:p>
    <w:p w14:paraId="0C2156EB" w14:textId="444C4D34" w:rsidR="00946C32" w:rsidRDefault="00294E5F">
      <w:pPr>
        <w:overflowPunct/>
        <w:autoSpaceDE/>
        <w:autoSpaceDN/>
        <w:adjustRightInd/>
        <w:spacing w:after="0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>
        <w:rPr>
          <w:rFonts w:ascii="Arial" w:eastAsia="맑은 고딕" w:hAnsi="Arial" w:cs="Arial"/>
          <w:b/>
          <w:sz w:val="24"/>
          <w:szCs w:val="24"/>
          <w:lang w:eastAsia="ko-KR"/>
        </w:rPr>
        <w:t xml:space="preserve">Online, </w:t>
      </w:r>
      <w:r w:rsidR="006408E0">
        <w:rPr>
          <w:rFonts w:ascii="Arial" w:eastAsia="맑은 고딕" w:hAnsi="Arial" w:cs="Arial"/>
          <w:b/>
          <w:sz w:val="24"/>
          <w:szCs w:val="24"/>
          <w:lang w:eastAsia="ko-KR"/>
        </w:rPr>
        <w:t>October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r w:rsidR="006408E0">
        <w:rPr>
          <w:rFonts w:ascii="Arial" w:eastAsia="맑은 고딕" w:hAnsi="Arial" w:cs="Arial"/>
          <w:b/>
          <w:sz w:val="24"/>
          <w:szCs w:val="24"/>
          <w:lang w:eastAsia="ko-KR"/>
        </w:rPr>
        <w:t>10-1</w:t>
      </w:r>
      <w:r w:rsidR="0074438B">
        <w:rPr>
          <w:rFonts w:ascii="Arial" w:eastAsia="맑은 고딕" w:hAnsi="Arial" w:cs="Arial"/>
          <w:b/>
          <w:sz w:val="24"/>
          <w:szCs w:val="24"/>
          <w:lang w:eastAsia="ko-KR"/>
        </w:rPr>
        <w:t>9</w:t>
      </w:r>
      <w:r w:rsidR="00946C32" w:rsidRPr="00946C32">
        <w:rPr>
          <w:rFonts w:ascii="Arial" w:eastAsia="맑은 고딕" w:hAnsi="Arial" w:cs="Arial"/>
          <w:b/>
          <w:sz w:val="24"/>
          <w:szCs w:val="24"/>
          <w:lang w:eastAsia="ko-KR"/>
        </w:rPr>
        <w:t>, 2022</w:t>
      </w:r>
      <w:r w:rsidR="00415B17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                            </w:t>
      </w:r>
    </w:p>
    <w:p w14:paraId="1FEF0817" w14:textId="77777777" w:rsidR="00946C32" w:rsidRPr="00946C32" w:rsidRDefault="00946C32" w:rsidP="007054A8">
      <w:pPr>
        <w:overflowPunct/>
        <w:autoSpaceDE/>
        <w:autoSpaceDN/>
        <w:adjustRightInd/>
        <w:spacing w:after="0"/>
        <w:jc w:val="center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</w:p>
    <w:p w14:paraId="2C7DFAC9" w14:textId="01A76A8C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Agenda item: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F62B4">
        <w:rPr>
          <w:rFonts w:ascii="Arial" w:eastAsia="맑은 고딕" w:hAnsi="Arial" w:cs="Arial"/>
          <w:b/>
          <w:sz w:val="24"/>
          <w:szCs w:val="24"/>
          <w:lang w:eastAsia="ko-KR"/>
        </w:rPr>
        <w:t>8</w:t>
      </w:r>
      <w:r w:rsidR="00FC3C43">
        <w:rPr>
          <w:rFonts w:ascii="Arial" w:eastAsia="맑은 고딕" w:hAnsi="Arial" w:cs="Arial"/>
          <w:b/>
          <w:sz w:val="24"/>
          <w:szCs w:val="24"/>
          <w:lang w:eastAsia="ko-KR"/>
        </w:rPr>
        <w:t>.</w:t>
      </w:r>
      <w:r w:rsidR="007F62B4">
        <w:rPr>
          <w:rFonts w:ascii="Arial" w:eastAsia="맑은 고딕" w:hAnsi="Arial" w:cs="Arial"/>
          <w:b/>
          <w:sz w:val="24"/>
          <w:szCs w:val="24"/>
          <w:lang w:eastAsia="ko-KR"/>
        </w:rPr>
        <w:t>17</w:t>
      </w:r>
      <w:r w:rsidR="00FC3C43">
        <w:rPr>
          <w:rFonts w:ascii="Arial" w:eastAsia="맑은 고딕" w:hAnsi="Arial" w:cs="Arial"/>
          <w:b/>
          <w:sz w:val="24"/>
          <w:szCs w:val="24"/>
          <w:lang w:eastAsia="ko-KR"/>
        </w:rPr>
        <w:t>.</w:t>
      </w:r>
      <w:r w:rsidR="007F62B4">
        <w:rPr>
          <w:rFonts w:ascii="Arial" w:eastAsia="맑은 고딕" w:hAnsi="Arial" w:cs="Arial"/>
          <w:b/>
          <w:sz w:val="24"/>
          <w:szCs w:val="24"/>
          <w:lang w:eastAsia="ko-KR"/>
        </w:rPr>
        <w:t>2.1</w:t>
      </w:r>
      <w:r w:rsidR="002F6919" w:rsidRPr="00946C32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 </w:t>
      </w:r>
      <w:bookmarkStart w:id="14" w:name="_GoBack"/>
      <w:bookmarkEnd w:id="14"/>
    </w:p>
    <w:p w14:paraId="7D2B05FF" w14:textId="54FCDBE7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Source: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Samsung</w:t>
      </w:r>
    </w:p>
    <w:p w14:paraId="145A5BCE" w14:textId="0CCC1A79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맑은 고딕" w:hAnsi="Arial" w:cs="Arial"/>
          <w:b/>
          <w:sz w:val="24"/>
          <w:szCs w:val="24"/>
          <w:lang w:eastAsia="ko-KR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Title: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4A14F0">
        <w:rPr>
          <w:rFonts w:ascii="Arial" w:eastAsia="맑은 고딕" w:hAnsi="Arial" w:cs="Arial"/>
          <w:b/>
          <w:sz w:val="24"/>
          <w:szCs w:val="24"/>
          <w:lang w:eastAsia="ko-KR"/>
        </w:rPr>
        <w:t xml:space="preserve">Discussion on MN-SN </w:t>
      </w:r>
      <w:r w:rsidR="004F6EB8">
        <w:rPr>
          <w:rFonts w:ascii="Arial" w:eastAsia="맑은 고딕" w:hAnsi="Arial" w:cs="Arial"/>
          <w:b/>
          <w:sz w:val="24"/>
          <w:szCs w:val="24"/>
          <w:lang w:eastAsia="ko-KR"/>
        </w:rPr>
        <w:t>MUSIM gaps coordination in INM</w:t>
      </w:r>
    </w:p>
    <w:p w14:paraId="3964BC63" w14:textId="0CA230F0" w:rsidR="00946C32" w:rsidRPr="00946C32" w:rsidRDefault="00946C32" w:rsidP="00946C32">
      <w:pPr>
        <w:overflowPunct/>
        <w:autoSpaceDE/>
        <w:autoSpaceDN/>
        <w:adjustRightInd/>
        <w:spacing w:after="0" w:line="360" w:lineRule="auto"/>
        <w:textAlignment w:val="auto"/>
        <w:rPr>
          <w:rFonts w:ascii="Arial" w:eastAsia="MS Mincho" w:hAnsi="Arial" w:cs="Arial"/>
          <w:b/>
          <w:sz w:val="24"/>
          <w:szCs w:val="24"/>
        </w:rPr>
      </w:pP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Document for:</w:t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="007054A8">
        <w:rPr>
          <w:rFonts w:ascii="Arial" w:eastAsia="맑은 고딕" w:hAnsi="Arial" w:cs="Arial"/>
          <w:b/>
          <w:sz w:val="24"/>
          <w:szCs w:val="24"/>
          <w:lang w:eastAsia="ko-KR"/>
        </w:rPr>
        <w:tab/>
      </w:r>
      <w:r w:rsidRPr="00946C32">
        <w:rPr>
          <w:rFonts w:ascii="Arial" w:eastAsia="맑은 고딕" w:hAnsi="Arial" w:cs="Arial"/>
          <w:b/>
          <w:sz w:val="24"/>
          <w:szCs w:val="24"/>
          <w:lang w:eastAsia="ko-KR"/>
        </w:rPr>
        <w:t>Discussion &amp; Decision</w:t>
      </w:r>
    </w:p>
    <w:bookmarkEnd w:id="0"/>
    <w:bookmarkEnd w:id="1"/>
    <w:p w14:paraId="31935E2F" w14:textId="55469E7E" w:rsidR="00394471" w:rsidRPr="00D27132" w:rsidRDefault="003A10FE" w:rsidP="00394471">
      <w:pPr>
        <w:pStyle w:val="1"/>
        <w:rPr>
          <w:rFonts w:eastAsia="MS Mincho"/>
        </w:rPr>
      </w:pPr>
      <w:r>
        <w:rPr>
          <w:rFonts w:eastAsia="MS Mincho"/>
        </w:rPr>
        <w:t>1</w:t>
      </w:r>
      <w:r>
        <w:rPr>
          <w:rFonts w:eastAsia="MS Mincho"/>
        </w:rPr>
        <w:tab/>
      </w:r>
      <w:r w:rsidR="007054A8">
        <w:rPr>
          <w:rFonts w:eastAsia="MS Mincho"/>
        </w:rPr>
        <w:t>Introduction</w:t>
      </w:r>
    </w:p>
    <w:p w14:paraId="74C8A4E4" w14:textId="44206852" w:rsidR="001A0F55" w:rsidRDefault="001A0F55" w:rsidP="00962FAF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In Rel-18 WI on MUSIM, the </w:t>
      </w:r>
      <w:r>
        <w:rPr>
          <w:rFonts w:ascii="Arial" w:eastAsia="맑은 고딕" w:hAnsi="Arial" w:cs="Arial"/>
          <w:lang w:val="en-US" w:eastAsia="ko-KR"/>
        </w:rPr>
        <w:t xml:space="preserve">one of </w:t>
      </w:r>
      <w:r>
        <w:rPr>
          <w:rFonts w:ascii="Arial" w:eastAsia="맑은 고딕" w:hAnsi="Arial" w:cs="Arial" w:hint="eastAsia"/>
          <w:lang w:val="en-US" w:eastAsia="ko-KR"/>
        </w:rPr>
        <w:t>objectives in [1]</w:t>
      </w:r>
      <w:r>
        <w:rPr>
          <w:rFonts w:ascii="Arial" w:eastAsia="맑은 고딕" w:hAnsi="Arial" w:cs="Arial"/>
          <w:lang w:val="en-US" w:eastAsia="ko-KR"/>
        </w:rPr>
        <w:t xml:space="preserve"> is as follows:</w:t>
      </w:r>
    </w:p>
    <w:tbl>
      <w:tblPr>
        <w:tblStyle w:val="af1"/>
        <w:tblW w:w="0" w:type="auto"/>
        <w:tblInd w:w="0" w:type="dxa"/>
        <w:tblLook w:val="04A0" w:firstRow="1" w:lastRow="0" w:firstColumn="1" w:lastColumn="0" w:noHBand="0" w:noVBand="1"/>
      </w:tblPr>
      <w:tblGrid>
        <w:gridCol w:w="9631"/>
      </w:tblGrid>
      <w:tr w:rsidR="001A0F55" w:rsidRPr="001A0F55" w14:paraId="5277E531" w14:textId="77777777" w:rsidTr="001A0F55">
        <w:tc>
          <w:tcPr>
            <w:tcW w:w="9631" w:type="dxa"/>
          </w:tcPr>
          <w:p w14:paraId="7041C058" w14:textId="77777777" w:rsidR="001A0F55" w:rsidRDefault="001A0F55" w:rsidP="005B12AE">
            <w:pPr>
              <w:spacing w:after="0"/>
              <w:jc w:val="both"/>
              <w:rPr>
                <w:rFonts w:eastAsia="SimSun"/>
                <w:bCs/>
                <w:lang w:eastAsia="zh-CN"/>
              </w:rPr>
            </w:pPr>
            <w:r w:rsidRPr="001A0F55">
              <w:rPr>
                <w:rFonts w:ascii="Arial" w:eastAsia="SimSun" w:hAnsi="Arial"/>
                <w:bCs/>
                <w:lang w:eastAsia="zh-CN"/>
              </w:rPr>
              <w:t xml:space="preserve">1. </w:t>
            </w:r>
            <w:r w:rsidRPr="001A0F55">
              <w:rPr>
                <w:rFonts w:eastAsia="SimSun"/>
                <w:bCs/>
                <w:lang w:eastAsia="zh-CN"/>
              </w:rPr>
              <w:t>Enhancements for MUSIM procedures to operate in RRC_CONNECTED state simultaneously in NW A and NW B. [</w:t>
            </w:r>
            <w:r w:rsidRPr="001A0F55">
              <w:rPr>
                <w:rFonts w:eastAsia="SimSun"/>
                <w:b/>
                <w:lang w:eastAsia="zh-CN"/>
              </w:rPr>
              <w:t>RAN2</w:t>
            </w:r>
            <w:r w:rsidRPr="001A0F55">
              <w:rPr>
                <w:rFonts w:eastAsia="SimSun"/>
                <w:bCs/>
                <w:lang w:eastAsia="zh-CN"/>
              </w:rPr>
              <w:t>, RAN3, RAN4].</w:t>
            </w:r>
          </w:p>
          <w:p w14:paraId="241A697E" w14:textId="77777777" w:rsidR="001A0F55" w:rsidRPr="001A0F55" w:rsidRDefault="001A0F55" w:rsidP="001A0F55">
            <w:pPr>
              <w:pStyle w:val="af0"/>
              <w:numPr>
                <w:ilvl w:val="0"/>
                <w:numId w:val="32"/>
              </w:numPr>
              <w:spacing w:after="0"/>
              <w:jc w:val="both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맑은 고딕" w:hint="eastAsia"/>
                <w:bCs/>
                <w:lang w:val="en-US" w:eastAsia="ko-KR"/>
              </w:rPr>
              <w:t>S</w:t>
            </w:r>
            <w:r>
              <w:rPr>
                <w:rFonts w:eastAsia="맑은 고딕"/>
                <w:bCs/>
                <w:lang w:val="en-US" w:eastAsia="ko-KR"/>
              </w:rPr>
              <w:t xml:space="preserve">pecify </w:t>
            </w:r>
            <w:r w:rsidRPr="001A0F55">
              <w:rPr>
                <w:rFonts w:eastAsia="맑은 고딕"/>
                <w:bCs/>
                <w:lang w:val="en-US" w:eastAsia="ko-KR"/>
              </w:rPr>
              <w:t>mechanism to indicate preference on temporary UE capability restriction and removal of restriction (e.g. capability update, release of cells, (de)activation of configured resources) with NW A when UE needs transmission or reception (e.g., start/stop connection to NW B) for MUSIM purpose</w:t>
            </w:r>
          </w:p>
          <w:p w14:paraId="6DFCAC15" w14:textId="77777777" w:rsidR="001A0F55" w:rsidRPr="001A0F55" w:rsidRDefault="001A0F55" w:rsidP="001A0F55">
            <w:pPr>
              <w:pStyle w:val="af0"/>
              <w:numPr>
                <w:ilvl w:val="0"/>
                <w:numId w:val="32"/>
              </w:numPr>
              <w:spacing w:after="0"/>
              <w:jc w:val="both"/>
              <w:rPr>
                <w:rFonts w:eastAsia="SimSun"/>
                <w:bCs/>
                <w:lang w:val="en-US" w:eastAsia="zh-CN"/>
              </w:rPr>
            </w:pPr>
            <w:r w:rsidRPr="001A0F55">
              <w:rPr>
                <w:rFonts w:eastAsia="맑은 고딕"/>
                <w:b/>
                <w:bCs/>
                <w:lang w:val="en-US" w:eastAsia="ko-KR"/>
              </w:rPr>
              <w:t>RAT Concurrency</w:t>
            </w:r>
            <w:r>
              <w:rPr>
                <w:rFonts w:eastAsia="맑은 고딕"/>
                <w:bCs/>
                <w:lang w:val="en-US" w:eastAsia="ko-KR"/>
              </w:rPr>
              <w:t xml:space="preserve">: </w:t>
            </w:r>
            <w:r w:rsidRPr="001A0F55">
              <w:rPr>
                <w:rFonts w:eastAsia="맑은 고딕"/>
                <w:bCs/>
                <w:lang w:val="en-US" w:eastAsia="ko-KR"/>
              </w:rPr>
              <w:t>Network A is NR SA (with CA) or NR DC. Network B can either be LTE or NR.</w:t>
            </w:r>
          </w:p>
          <w:p w14:paraId="6256C3FE" w14:textId="77777777" w:rsidR="001A0F55" w:rsidRPr="001A0F55" w:rsidRDefault="001A0F55" w:rsidP="001A0F55">
            <w:pPr>
              <w:pStyle w:val="af0"/>
              <w:numPr>
                <w:ilvl w:val="0"/>
                <w:numId w:val="32"/>
              </w:numPr>
              <w:spacing w:after="0"/>
              <w:jc w:val="both"/>
              <w:rPr>
                <w:rFonts w:eastAsia="SimSun"/>
                <w:bCs/>
                <w:lang w:val="en-US" w:eastAsia="zh-CN"/>
              </w:rPr>
            </w:pPr>
            <w:r>
              <w:rPr>
                <w:rFonts w:eastAsia="맑은 고딕"/>
                <w:bCs/>
                <w:lang w:val="en-US" w:eastAsia="ko-KR"/>
              </w:rPr>
              <w:t>Applicable UE architecture: Dual-RX/Dual-Tx UE</w:t>
            </w:r>
          </w:p>
          <w:p w14:paraId="513752FF" w14:textId="1006BA28" w:rsidR="001A0F55" w:rsidRPr="001A0F55" w:rsidRDefault="001A0F55" w:rsidP="001A0F55">
            <w:pPr>
              <w:spacing w:after="0"/>
              <w:jc w:val="both"/>
              <w:rPr>
                <w:rFonts w:eastAsia="SimSun"/>
                <w:bCs/>
                <w:lang w:val="en-US" w:eastAsia="zh-CN"/>
              </w:rPr>
            </w:pPr>
            <w:r w:rsidRPr="001A0F55">
              <w:rPr>
                <w:rFonts w:eastAsia="SimSun"/>
                <w:bCs/>
                <w:lang w:val="en-US" w:eastAsia="zh-CN"/>
              </w:rPr>
              <w:t>The work item shall identify whether the WI will have RAN3 or RAN4 impacts by RAN#99 [RAN2].</w:t>
            </w:r>
          </w:p>
        </w:tc>
      </w:tr>
    </w:tbl>
    <w:p w14:paraId="279485A9" w14:textId="77777777" w:rsidR="001A0F55" w:rsidRDefault="001A0F55" w:rsidP="00962FAF">
      <w:pPr>
        <w:rPr>
          <w:rFonts w:ascii="Arial" w:eastAsia="맑은 고딕" w:hAnsi="Arial" w:cs="Arial"/>
          <w:lang w:val="en-US" w:eastAsia="ko-KR"/>
        </w:rPr>
      </w:pPr>
    </w:p>
    <w:p w14:paraId="0811E718" w14:textId="10F863D8" w:rsidR="001A0F55" w:rsidRDefault="004A14F0" w:rsidP="00962FAF">
      <w:pPr>
        <w:rPr>
          <w:rFonts w:ascii="Arial" w:eastAsia="맑은 고딕" w:hAnsi="Arial" w:cs="Arial"/>
          <w:lang w:val="en-US" w:eastAsia="ko-KR"/>
        </w:rPr>
      </w:pPr>
      <w:r>
        <w:rPr>
          <w:rFonts w:ascii="Arial" w:eastAsia="맑은 고딕" w:hAnsi="Arial" w:cs="Arial" w:hint="eastAsia"/>
          <w:lang w:val="en-US" w:eastAsia="ko-KR"/>
        </w:rPr>
        <w:t xml:space="preserve">This contribution discusses </w:t>
      </w:r>
      <w:r>
        <w:rPr>
          <w:rFonts w:ascii="Arial" w:eastAsia="맑은 고딕" w:hAnsi="Arial" w:cs="Arial"/>
          <w:lang w:val="en-US" w:eastAsia="ko-KR"/>
        </w:rPr>
        <w:t xml:space="preserve">on the need of MN-SN coordination of MUSIM gaps with MR-DC for dual-Tx/dual-Rx capable UE. </w:t>
      </w:r>
    </w:p>
    <w:p w14:paraId="783E7699" w14:textId="67B80F6C" w:rsidR="007054A8" w:rsidRDefault="007054A8" w:rsidP="007054A8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2</w:t>
      </w:r>
      <w:r>
        <w:rPr>
          <w:rFonts w:eastAsia="맑은 고딕" w:hint="eastAsia"/>
          <w:lang w:eastAsia="ko-KR"/>
        </w:rPr>
        <w:tab/>
        <w:t>Discussion</w:t>
      </w:r>
    </w:p>
    <w:p w14:paraId="3CBCF761" w14:textId="0CCBABF2" w:rsidR="004A14F0" w:rsidRDefault="004A14F0" w:rsidP="007054A8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At RAN2#116-e meeting, </w:t>
      </w:r>
      <w:r>
        <w:rPr>
          <w:rFonts w:ascii="Arial" w:eastAsia="맑은 고딕" w:hAnsi="Arial" w:cs="Arial"/>
          <w:lang w:eastAsia="ko-KR"/>
        </w:rPr>
        <w:t xml:space="preserve">RAN2 discussed whether MUSIM gaps are supported in MR-DC scenario in Rel-17 and made the following agreement: </w:t>
      </w:r>
    </w:p>
    <w:p w14:paraId="364B306B" w14:textId="77777777" w:rsidR="00AE3F6E" w:rsidRPr="004A14F0" w:rsidRDefault="00EC0266" w:rsidP="004A14F0">
      <w:pPr>
        <w:numPr>
          <w:ilvl w:val="0"/>
          <w:numId w:val="35"/>
        </w:numPr>
        <w:rPr>
          <w:rFonts w:ascii="Arial" w:eastAsia="맑은 고딕" w:hAnsi="Arial" w:cs="Arial"/>
          <w:lang w:val="en-US" w:eastAsia="ko-KR"/>
        </w:rPr>
      </w:pPr>
      <w:r w:rsidRPr="004A14F0">
        <w:rPr>
          <w:rFonts w:ascii="Arial" w:eastAsia="맑은 고딕" w:hAnsi="Arial" w:cs="Arial"/>
          <w:b/>
          <w:bCs/>
          <w:lang w:eastAsia="ko-KR"/>
        </w:rPr>
        <w:t xml:space="preserve">RAN2 will not specify MN-SN coordination of MUSIM gaps with MR-DC in Rel-17 </w:t>
      </w:r>
    </w:p>
    <w:p w14:paraId="7D8D406D" w14:textId="77777777" w:rsidR="00AE3F6E" w:rsidRPr="004A14F0" w:rsidRDefault="00EC0266" w:rsidP="004A14F0">
      <w:pPr>
        <w:numPr>
          <w:ilvl w:val="0"/>
          <w:numId w:val="35"/>
        </w:numPr>
        <w:rPr>
          <w:rFonts w:ascii="Arial" w:eastAsia="맑은 고딕" w:hAnsi="Arial" w:cs="Arial"/>
          <w:lang w:val="en-US" w:eastAsia="ko-KR"/>
        </w:rPr>
      </w:pPr>
      <w:r w:rsidRPr="004A14F0">
        <w:rPr>
          <w:rFonts w:ascii="Arial" w:eastAsia="맑은 고딕" w:hAnsi="Arial" w:cs="Arial"/>
          <w:b/>
          <w:bCs/>
          <w:lang w:val="en-US" w:eastAsia="ko-KR"/>
        </w:rPr>
        <w:t>MUSIM with MR-DC is not explicitly supported in Rel-17 (i.e. no specification efforts done to allow or prevent use of MUSIM with MR-DC)</w:t>
      </w:r>
    </w:p>
    <w:p w14:paraId="0672765B" w14:textId="08767FFD" w:rsidR="00E847AB" w:rsidRDefault="00E847AB" w:rsidP="007054A8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On the other hand, NR-DC is now in the scope of RAT concurrency in Rel-18 so we think that such discussion needs to be revisited. </w:t>
      </w:r>
    </w:p>
    <w:p w14:paraId="4A69CB80" w14:textId="7CF3D408" w:rsidR="00E847AB" w:rsidRPr="00E847AB" w:rsidRDefault="00E847AB" w:rsidP="007054A8">
      <w:pPr>
        <w:rPr>
          <w:rFonts w:ascii="Arial" w:eastAsia="맑은 고딕" w:hAnsi="Arial" w:cs="Arial"/>
          <w:b/>
          <w:lang w:eastAsia="ko-KR"/>
        </w:rPr>
      </w:pPr>
      <w:r w:rsidRPr="00E847AB">
        <w:rPr>
          <w:rFonts w:ascii="Arial" w:eastAsia="맑은 고딕" w:hAnsi="Arial" w:cs="Arial"/>
          <w:b/>
          <w:lang w:eastAsia="ko-KR"/>
        </w:rPr>
        <w:t xml:space="preserve">Observation 1: NR-DC is in the scope of RAT concurrency in Rel-18 MUSIM WI. </w:t>
      </w:r>
    </w:p>
    <w:p w14:paraId="2C0AA1BF" w14:textId="7877917E" w:rsidR="00E847AB" w:rsidRDefault="00E847AB" w:rsidP="007054A8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>W</w:t>
      </w:r>
      <w:r>
        <w:rPr>
          <w:rFonts w:ascii="Arial" w:eastAsia="맑은 고딕" w:hAnsi="Arial" w:cs="Arial"/>
          <w:lang w:eastAsia="ko-KR"/>
        </w:rPr>
        <w:t xml:space="preserve">hen one USIM's UE (USIM A) in MUSIM device </w:t>
      </w:r>
      <w:r w:rsidR="004A39B0">
        <w:rPr>
          <w:rFonts w:ascii="Arial" w:eastAsia="맑은 고딕" w:hAnsi="Arial" w:cs="Arial"/>
          <w:lang w:eastAsia="ko-KR"/>
        </w:rPr>
        <w:t xml:space="preserve">is </w:t>
      </w:r>
      <w:r>
        <w:rPr>
          <w:rFonts w:ascii="Arial" w:eastAsia="맑은 고딕" w:hAnsi="Arial" w:cs="Arial"/>
          <w:lang w:eastAsia="ko-KR"/>
        </w:rPr>
        <w:t xml:space="preserve">in NR-DC, depending on UE implementation, neither transmission nor reception may be performed by another USIM's UE (USIM B). </w:t>
      </w:r>
    </w:p>
    <w:p w14:paraId="728F33DE" w14:textId="2DE46DB5" w:rsidR="004A39B0" w:rsidRPr="004A39B0" w:rsidRDefault="004A39B0" w:rsidP="004A39B0">
      <w:p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Observation 2</w:t>
      </w:r>
      <w:r w:rsidRPr="00E847AB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Dual connectivity may require all RF chains available in MUSIM device. </w:t>
      </w:r>
    </w:p>
    <w:p w14:paraId="17244DBA" w14:textId="77777777" w:rsidR="00161055" w:rsidRDefault="004A39B0" w:rsidP="004A39B0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Let's consider the following scenario</w:t>
      </w:r>
      <w:r w:rsidR="00161055">
        <w:rPr>
          <w:rFonts w:ascii="Arial" w:eastAsia="맑은 고딕" w:hAnsi="Arial" w:cs="Arial"/>
          <w:lang w:eastAsia="ko-KR"/>
        </w:rPr>
        <w:t xml:space="preserve"> for MUSIM device</w:t>
      </w:r>
      <w:r>
        <w:rPr>
          <w:rFonts w:ascii="Arial" w:eastAsia="맑은 고딕" w:hAnsi="Arial" w:cs="Arial"/>
          <w:lang w:eastAsia="ko-KR"/>
        </w:rPr>
        <w:t xml:space="preserve">: </w:t>
      </w:r>
    </w:p>
    <w:p w14:paraId="0D33EA70" w14:textId="57B17A50" w:rsidR="004A39B0" w:rsidRPr="00161055" w:rsidRDefault="004A39B0" w:rsidP="00161055">
      <w:pPr>
        <w:pStyle w:val="af0"/>
        <w:numPr>
          <w:ilvl w:val="0"/>
          <w:numId w:val="38"/>
        </w:numPr>
        <w:rPr>
          <w:rFonts w:ascii="Arial" w:eastAsia="맑은 고딕" w:hAnsi="Arial" w:cs="Arial"/>
          <w:lang w:eastAsia="ko-KR"/>
        </w:rPr>
      </w:pPr>
      <w:r w:rsidRPr="00161055">
        <w:rPr>
          <w:rFonts w:ascii="Arial" w:eastAsia="맑은 고딕" w:hAnsi="Arial" w:cs="Arial"/>
          <w:lang w:eastAsia="ko-KR"/>
        </w:rPr>
        <w:t xml:space="preserve">One UE (USIM A) is in NR-DC </w:t>
      </w:r>
      <w:r w:rsidR="00161055" w:rsidRPr="00161055">
        <w:rPr>
          <w:rFonts w:ascii="Arial" w:eastAsia="맑은 고딕" w:hAnsi="Arial" w:cs="Arial"/>
          <w:lang w:eastAsia="ko-KR"/>
        </w:rPr>
        <w:t>and another UE (USIM B)</w:t>
      </w:r>
      <w:r w:rsidR="00161055">
        <w:rPr>
          <w:rFonts w:ascii="Arial" w:eastAsia="맑은 고딕" w:hAnsi="Arial" w:cs="Arial"/>
          <w:lang w:eastAsia="ko-KR"/>
        </w:rPr>
        <w:t xml:space="preserve"> is in RRC_IDLE or RRC_INACTIVE</w:t>
      </w:r>
    </w:p>
    <w:p w14:paraId="1512C920" w14:textId="14FAEC7F" w:rsidR="00161055" w:rsidRDefault="00C4253C" w:rsidP="004A39B0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Based on</w:t>
      </w:r>
      <w:r w:rsidR="00161055" w:rsidRPr="00161055">
        <w:rPr>
          <w:rFonts w:ascii="Arial" w:eastAsia="맑은 고딕" w:hAnsi="Arial" w:cs="Arial"/>
          <w:lang w:eastAsia="ko-KR"/>
        </w:rPr>
        <w:t xml:space="preserve"> observat</w:t>
      </w:r>
      <w:r>
        <w:rPr>
          <w:rFonts w:ascii="Arial" w:eastAsia="맑은 고딕" w:hAnsi="Arial" w:cs="Arial"/>
          <w:lang w:eastAsia="ko-KR"/>
        </w:rPr>
        <w:t>ion 2</w:t>
      </w:r>
      <w:r w:rsidR="00161055" w:rsidRPr="00161055">
        <w:rPr>
          <w:rFonts w:ascii="Arial" w:eastAsia="맑은 고딕" w:hAnsi="Arial" w:cs="Arial"/>
          <w:lang w:eastAsia="ko-KR"/>
        </w:rPr>
        <w:t>,</w:t>
      </w:r>
      <w:r w:rsidR="00161055">
        <w:rPr>
          <w:rFonts w:ascii="Arial" w:eastAsia="맑은 고딕" w:hAnsi="Arial" w:cs="Arial"/>
          <w:lang w:eastAsia="ko-KR"/>
        </w:rPr>
        <w:t xml:space="preserve"> the UE (USIM B) is not able to perform idle mode operations (e.g. paging monitoring, serving/neighour cell measurements, on-demand SI request). In this case, the MUSIM gaps feature in Rel-17 seems necessary even for dual-Tx/dual-Rx MUSIM UE. </w:t>
      </w:r>
    </w:p>
    <w:p w14:paraId="4FEF0D1D" w14:textId="794F8938" w:rsidR="00161055" w:rsidRDefault="00161055" w:rsidP="00161055">
      <w:p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Observation 3</w:t>
      </w:r>
      <w:r w:rsidRPr="00E847AB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MUSIM gaps may be needed even for dual-Tx/dual-Rx MUSIM UE in case one UE's USIM in MUSIM device uses all RF chains. </w:t>
      </w:r>
    </w:p>
    <w:p w14:paraId="6A8DE7ED" w14:textId="5541FDF6" w:rsidR="008A4EE3" w:rsidRDefault="008A4EE3" w:rsidP="00161055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So far there is no MN-SN MUSIM gaps coordination in INM. Since MUSIM gaps can be configured </w:t>
      </w:r>
      <w:r>
        <w:rPr>
          <w:rFonts w:ascii="Arial" w:eastAsia="맑은 고딕" w:hAnsi="Arial" w:cs="Arial"/>
          <w:lang w:eastAsia="ko-KR"/>
        </w:rPr>
        <w:t xml:space="preserve">by MN, it may lead to wasting radio resources in SN. </w:t>
      </w:r>
    </w:p>
    <w:p w14:paraId="53461C18" w14:textId="7C67D871" w:rsidR="008A4EE3" w:rsidRDefault="00C4253C" w:rsidP="00C4253C">
      <w:p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lastRenderedPageBreak/>
        <w:t>Observation 4</w:t>
      </w:r>
      <w:r w:rsidRPr="00E847AB">
        <w:rPr>
          <w:rFonts w:ascii="Arial" w:eastAsia="맑은 고딕" w:hAnsi="Arial" w:cs="Arial"/>
          <w:b/>
          <w:lang w:eastAsia="ko-KR"/>
        </w:rPr>
        <w:t xml:space="preserve">: </w:t>
      </w:r>
      <w:r w:rsidR="008A4EE3">
        <w:rPr>
          <w:rFonts w:ascii="Arial" w:eastAsia="맑은 고딕" w:hAnsi="Arial" w:cs="Arial"/>
          <w:b/>
          <w:lang w:eastAsia="ko-KR"/>
        </w:rPr>
        <w:t xml:space="preserve">There is no support on MN-SN MUSIM gaps coordiation in INM. It may lead to wasting radio resources in SN as MN is only allowed to configure MUSIM gaps. </w:t>
      </w:r>
    </w:p>
    <w:p w14:paraId="36E74F6D" w14:textId="229A4328" w:rsidR="008A4EE3" w:rsidRDefault="008A4EE3" w:rsidP="00C4253C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Considering above, we think that it is beneficial to support </w:t>
      </w:r>
      <w:r w:rsidRPr="008A4EE3">
        <w:rPr>
          <w:rFonts w:ascii="Arial" w:eastAsia="맑은 고딕" w:hAnsi="Arial" w:cs="Arial"/>
          <w:lang w:eastAsia="ko-KR"/>
        </w:rPr>
        <w:t>MN-SN MUSIM gaps coordiation in INM</w:t>
      </w:r>
      <w:r>
        <w:rPr>
          <w:rFonts w:ascii="Arial" w:eastAsia="맑은 고딕" w:hAnsi="Arial" w:cs="Arial"/>
          <w:lang w:eastAsia="ko-KR"/>
        </w:rPr>
        <w:t xml:space="preserve">. </w:t>
      </w:r>
    </w:p>
    <w:p w14:paraId="1BC9F28D" w14:textId="1E64ACBE" w:rsidR="008A4EE3" w:rsidRDefault="008A4EE3" w:rsidP="00C4253C">
      <w:pPr>
        <w:rPr>
          <w:rFonts w:ascii="Arial" w:eastAsia="맑은 고딕" w:hAnsi="Arial" w:cs="Arial"/>
          <w:b/>
          <w:lang w:eastAsia="ko-KR"/>
        </w:rPr>
      </w:pPr>
      <w:r w:rsidRPr="008A4EE3">
        <w:rPr>
          <w:rFonts w:ascii="Arial" w:eastAsia="맑은 고딕" w:hAnsi="Arial" w:cs="Arial"/>
          <w:b/>
          <w:lang w:eastAsia="ko-KR"/>
        </w:rPr>
        <w:t xml:space="preserve">Proposal 1: </w:t>
      </w:r>
      <w:r>
        <w:rPr>
          <w:rFonts w:ascii="Arial" w:eastAsia="맑은 고딕" w:hAnsi="Arial" w:cs="Arial"/>
          <w:b/>
          <w:lang w:eastAsia="ko-KR"/>
        </w:rPr>
        <w:t xml:space="preserve">RAN2 to specify MN-SN </w:t>
      </w:r>
      <w:r w:rsidRPr="004A14F0">
        <w:rPr>
          <w:rFonts w:ascii="Arial" w:eastAsia="맑은 고딕" w:hAnsi="Arial" w:cs="Arial"/>
          <w:b/>
          <w:bCs/>
          <w:lang w:eastAsia="ko-KR"/>
        </w:rPr>
        <w:t>coordination of MUSIM gaps with MR-DC</w:t>
      </w:r>
      <w:r w:rsidR="0086202B">
        <w:rPr>
          <w:rFonts w:ascii="Arial" w:eastAsia="맑은 고딕" w:hAnsi="Arial" w:cs="Arial"/>
          <w:b/>
          <w:bCs/>
          <w:lang w:eastAsia="ko-KR"/>
        </w:rPr>
        <w:t xml:space="preserve"> in Rel-18</w:t>
      </w:r>
      <w:r>
        <w:rPr>
          <w:rFonts w:ascii="Arial" w:eastAsia="맑은 고딕" w:hAnsi="Arial" w:cs="Arial"/>
          <w:b/>
          <w:bCs/>
          <w:lang w:eastAsia="ko-KR"/>
        </w:rPr>
        <w:t xml:space="preserve">. </w:t>
      </w:r>
    </w:p>
    <w:p w14:paraId="09065B98" w14:textId="6D4C0CA6" w:rsidR="008A4EE3" w:rsidRDefault="00801032" w:rsidP="00C4253C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 xml:space="preserve">In our view, it is also good to discuss whether UE can indicate its preference on MUSIM gaps to </w:t>
      </w:r>
      <w:r w:rsidR="0086202B">
        <w:rPr>
          <w:rFonts w:ascii="Arial" w:eastAsia="맑은 고딕" w:hAnsi="Arial" w:cs="Arial"/>
          <w:lang w:eastAsia="ko-KR"/>
        </w:rPr>
        <w:t xml:space="preserve">SN. </w:t>
      </w:r>
    </w:p>
    <w:p w14:paraId="30EED183" w14:textId="25C3BF8E" w:rsidR="0086202B" w:rsidRDefault="0086202B" w:rsidP="0086202B">
      <w:pPr>
        <w:rPr>
          <w:rFonts w:ascii="Arial" w:eastAsia="맑은 고딕" w:hAnsi="Arial" w:cs="Arial"/>
          <w:b/>
          <w:lang w:eastAsia="ko-KR"/>
        </w:rPr>
      </w:pPr>
      <w:r w:rsidRPr="008A4EE3">
        <w:rPr>
          <w:rFonts w:ascii="Arial" w:eastAsia="맑은 고딕" w:hAnsi="Arial" w:cs="Arial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2</w:t>
      </w:r>
      <w:r w:rsidRPr="008A4EE3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>RAN2 to discuss whether UE can indicate its preference on MUSIM gaps to SN in Rel-18.</w:t>
      </w:r>
    </w:p>
    <w:p w14:paraId="6F25524F" w14:textId="4F06BCB2" w:rsidR="00E665CE" w:rsidRDefault="007804A1" w:rsidP="007804A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3</w:t>
      </w:r>
      <w:r>
        <w:rPr>
          <w:rFonts w:eastAsia="맑은 고딕" w:hint="eastAsia"/>
          <w:lang w:eastAsia="ko-KR"/>
        </w:rPr>
        <w:tab/>
        <w:t>Conclusion</w:t>
      </w:r>
    </w:p>
    <w:p w14:paraId="30E6D4BF" w14:textId="2089501B" w:rsidR="0086202B" w:rsidRDefault="0086202B" w:rsidP="007804A1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 w:hint="eastAsia"/>
          <w:lang w:eastAsia="ko-KR"/>
        </w:rPr>
        <w:t xml:space="preserve">In section 2, following observations are made: </w:t>
      </w:r>
    </w:p>
    <w:p w14:paraId="62ED6435" w14:textId="77777777" w:rsidR="0086202B" w:rsidRPr="00E847AB" w:rsidRDefault="0086202B" w:rsidP="0086202B">
      <w:pPr>
        <w:rPr>
          <w:rFonts w:ascii="Arial" w:eastAsia="맑은 고딕" w:hAnsi="Arial" w:cs="Arial"/>
          <w:b/>
          <w:lang w:eastAsia="ko-KR"/>
        </w:rPr>
      </w:pPr>
      <w:r w:rsidRPr="00E847AB">
        <w:rPr>
          <w:rFonts w:ascii="Arial" w:eastAsia="맑은 고딕" w:hAnsi="Arial" w:cs="Arial"/>
          <w:b/>
          <w:lang w:eastAsia="ko-KR"/>
        </w:rPr>
        <w:t xml:space="preserve">Observation 1: NR-DC is in the scope of RAT concurrency in Rel-18 MUSIM WI. </w:t>
      </w:r>
    </w:p>
    <w:p w14:paraId="1553523C" w14:textId="77777777" w:rsidR="0086202B" w:rsidRPr="004A39B0" w:rsidRDefault="0086202B" w:rsidP="0086202B">
      <w:p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Observation 2</w:t>
      </w:r>
      <w:r w:rsidRPr="00E847AB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Dual connectivity may require all RF chains available in MUSIM device. </w:t>
      </w:r>
    </w:p>
    <w:p w14:paraId="1CAC61A7" w14:textId="77777777" w:rsidR="0086202B" w:rsidRDefault="0086202B" w:rsidP="0086202B">
      <w:p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Observation 3</w:t>
      </w:r>
      <w:r w:rsidRPr="00E847AB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MUSIM gaps may be needed even for dual-Tx/dual-Rx MUSIM UE in case one UE's USIM in MUSIM device uses all RF chains. </w:t>
      </w:r>
    </w:p>
    <w:p w14:paraId="39634094" w14:textId="77777777" w:rsidR="0086202B" w:rsidRDefault="0086202B" w:rsidP="0086202B">
      <w:pPr>
        <w:rPr>
          <w:rFonts w:ascii="Arial" w:eastAsia="맑은 고딕" w:hAnsi="Arial" w:cs="Arial"/>
          <w:b/>
          <w:lang w:eastAsia="ko-KR"/>
        </w:rPr>
      </w:pPr>
      <w:r>
        <w:rPr>
          <w:rFonts w:ascii="Arial" w:eastAsia="맑은 고딕" w:hAnsi="Arial" w:cs="Arial"/>
          <w:b/>
          <w:lang w:eastAsia="ko-KR"/>
        </w:rPr>
        <w:t>Observation 4</w:t>
      </w:r>
      <w:r w:rsidRPr="00E847AB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 xml:space="preserve">There is no support on MN-SN MUSIM gaps coordiation in INM. It may lead to wasting radio resources in SN as MN is only allowed to configure MUSIM gaps. </w:t>
      </w:r>
    </w:p>
    <w:p w14:paraId="5081CC10" w14:textId="2FB13207" w:rsidR="007804A1" w:rsidRDefault="007804A1" w:rsidP="007804A1">
      <w:pPr>
        <w:rPr>
          <w:rFonts w:ascii="Arial" w:eastAsia="맑은 고딕" w:hAnsi="Arial" w:cs="Arial"/>
          <w:lang w:eastAsia="ko-KR"/>
        </w:rPr>
      </w:pPr>
      <w:r w:rsidRPr="00222201">
        <w:rPr>
          <w:rFonts w:ascii="Arial" w:eastAsia="맑은 고딕" w:hAnsi="Arial" w:cs="Arial"/>
          <w:lang w:eastAsia="ko-KR"/>
        </w:rPr>
        <w:t>Based on the above, RAN2 is requested to discuss and ag</w:t>
      </w:r>
      <w:r w:rsidR="00F20AE4">
        <w:rPr>
          <w:rFonts w:ascii="Arial" w:eastAsia="맑은 고딕" w:hAnsi="Arial" w:cs="Arial"/>
          <w:lang w:eastAsia="ko-KR"/>
        </w:rPr>
        <w:t>ree on the following proposal</w:t>
      </w:r>
      <w:r w:rsidR="00653F62">
        <w:rPr>
          <w:rFonts w:ascii="Arial" w:eastAsia="맑은 고딕" w:hAnsi="Arial" w:cs="Arial"/>
          <w:lang w:eastAsia="ko-KR"/>
        </w:rPr>
        <w:t>:</w:t>
      </w:r>
    </w:p>
    <w:p w14:paraId="27715845" w14:textId="77777777" w:rsidR="0086202B" w:rsidRDefault="0086202B" w:rsidP="0086202B">
      <w:pPr>
        <w:rPr>
          <w:rFonts w:ascii="Arial" w:eastAsia="맑은 고딕" w:hAnsi="Arial" w:cs="Arial"/>
          <w:b/>
          <w:lang w:eastAsia="ko-KR"/>
        </w:rPr>
      </w:pPr>
      <w:r w:rsidRPr="008A4EE3">
        <w:rPr>
          <w:rFonts w:ascii="Arial" w:eastAsia="맑은 고딕" w:hAnsi="Arial" w:cs="Arial"/>
          <w:b/>
          <w:lang w:eastAsia="ko-KR"/>
        </w:rPr>
        <w:t xml:space="preserve">Proposal 1: </w:t>
      </w:r>
      <w:r>
        <w:rPr>
          <w:rFonts w:ascii="Arial" w:eastAsia="맑은 고딕" w:hAnsi="Arial" w:cs="Arial"/>
          <w:b/>
          <w:lang w:eastAsia="ko-KR"/>
        </w:rPr>
        <w:t xml:space="preserve">RAN2 to specify MN-SN </w:t>
      </w:r>
      <w:r w:rsidRPr="004A14F0">
        <w:rPr>
          <w:rFonts w:ascii="Arial" w:eastAsia="맑은 고딕" w:hAnsi="Arial" w:cs="Arial"/>
          <w:b/>
          <w:bCs/>
          <w:lang w:eastAsia="ko-KR"/>
        </w:rPr>
        <w:t>coordination of MUSIM gaps with MR-DC</w:t>
      </w:r>
      <w:r>
        <w:rPr>
          <w:rFonts w:ascii="Arial" w:eastAsia="맑은 고딕" w:hAnsi="Arial" w:cs="Arial"/>
          <w:b/>
          <w:bCs/>
          <w:lang w:eastAsia="ko-KR"/>
        </w:rPr>
        <w:t xml:space="preserve"> in Rel-18. </w:t>
      </w:r>
    </w:p>
    <w:p w14:paraId="2DD54A71" w14:textId="77777777" w:rsidR="0086202B" w:rsidRDefault="0086202B" w:rsidP="0086202B">
      <w:pPr>
        <w:rPr>
          <w:rFonts w:ascii="Arial" w:eastAsia="맑은 고딕" w:hAnsi="Arial" w:cs="Arial"/>
          <w:b/>
          <w:lang w:eastAsia="ko-KR"/>
        </w:rPr>
      </w:pPr>
      <w:r w:rsidRPr="008A4EE3">
        <w:rPr>
          <w:rFonts w:ascii="Arial" w:eastAsia="맑은 고딕" w:hAnsi="Arial" w:cs="Arial"/>
          <w:b/>
          <w:lang w:eastAsia="ko-KR"/>
        </w:rPr>
        <w:t xml:space="preserve">Proposal </w:t>
      </w:r>
      <w:r>
        <w:rPr>
          <w:rFonts w:ascii="Arial" w:eastAsia="맑은 고딕" w:hAnsi="Arial" w:cs="Arial"/>
          <w:b/>
          <w:lang w:eastAsia="ko-KR"/>
        </w:rPr>
        <w:t>2</w:t>
      </w:r>
      <w:r w:rsidRPr="008A4EE3">
        <w:rPr>
          <w:rFonts w:ascii="Arial" w:eastAsia="맑은 고딕" w:hAnsi="Arial" w:cs="Arial"/>
          <w:b/>
          <w:lang w:eastAsia="ko-KR"/>
        </w:rPr>
        <w:t xml:space="preserve">: </w:t>
      </w:r>
      <w:r>
        <w:rPr>
          <w:rFonts w:ascii="Arial" w:eastAsia="맑은 고딕" w:hAnsi="Arial" w:cs="Arial"/>
          <w:b/>
          <w:lang w:eastAsia="ko-KR"/>
        </w:rPr>
        <w:t>RAN2 to discuss whether UE can indicate its preference on MUSIM gaps to SN in Rel-18.</w:t>
      </w:r>
    </w:p>
    <w:p w14:paraId="3258DFC1" w14:textId="077C5263" w:rsidR="007804A1" w:rsidRDefault="003E5471" w:rsidP="003E5471">
      <w:pPr>
        <w:pStyle w:val="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4</w:t>
      </w:r>
      <w:r>
        <w:rPr>
          <w:rFonts w:eastAsia="맑은 고딕" w:hint="eastAsia"/>
          <w:lang w:eastAsia="ko-KR"/>
        </w:rPr>
        <w:tab/>
        <w:t>Reference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p w14:paraId="0B12B131" w14:textId="40EFD559" w:rsidR="0036610F" w:rsidRPr="001A0F55" w:rsidRDefault="00F20AE4" w:rsidP="001A0F55">
      <w:pPr>
        <w:rPr>
          <w:rFonts w:ascii="Arial" w:eastAsia="맑은 고딕" w:hAnsi="Arial" w:cs="Arial"/>
          <w:lang w:eastAsia="ko-KR"/>
        </w:rPr>
      </w:pPr>
      <w:r>
        <w:rPr>
          <w:rFonts w:ascii="Arial" w:eastAsia="맑은 고딕" w:hAnsi="Arial" w:cs="Arial"/>
          <w:lang w:eastAsia="ko-KR"/>
        </w:rPr>
        <w:t>[1</w:t>
      </w:r>
      <w:r w:rsidR="002D1C77">
        <w:rPr>
          <w:rFonts w:ascii="Arial" w:eastAsia="맑은 고딕" w:hAnsi="Arial" w:cs="Arial"/>
          <w:lang w:eastAsia="ko-KR"/>
        </w:rPr>
        <w:t xml:space="preserve">] </w:t>
      </w:r>
      <w:r w:rsidR="001A0F55">
        <w:rPr>
          <w:rFonts w:ascii="Arial" w:eastAsia="맑은 고딕" w:hAnsi="Arial" w:cs="Arial"/>
          <w:lang w:eastAsia="ko-KR"/>
        </w:rPr>
        <w:t>RP-220955, Revised WID: Dual Transmission/Reception (Tx/Rx) Multi-SIM for NR</w:t>
      </w:r>
    </w:p>
    <w:sectPr w:rsidR="0036610F" w:rsidRPr="001A0F55" w:rsidSect="007804A1">
      <w:headerReference w:type="default" r:id="rId11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76F0B4" w14:textId="77777777" w:rsidR="008F2848" w:rsidRDefault="008F2848">
      <w:pPr>
        <w:spacing w:after="0"/>
      </w:pPr>
      <w:r>
        <w:separator/>
      </w:r>
    </w:p>
  </w:endnote>
  <w:endnote w:type="continuationSeparator" w:id="0">
    <w:p w14:paraId="24C1BA1B" w14:textId="77777777" w:rsidR="008F2848" w:rsidRDefault="008F2848">
      <w:pPr>
        <w:spacing w:after="0"/>
      </w:pPr>
      <w:r>
        <w:continuationSeparator/>
      </w:r>
    </w:p>
  </w:endnote>
  <w:endnote w:type="continuationNotice" w:id="1">
    <w:p w14:paraId="18C2A35A" w14:textId="77777777" w:rsidR="008F2848" w:rsidRDefault="008F284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4D48029" w14:textId="77777777" w:rsidR="008F2848" w:rsidRDefault="008F2848">
      <w:pPr>
        <w:spacing w:after="0"/>
      </w:pPr>
      <w:r>
        <w:separator/>
      </w:r>
    </w:p>
  </w:footnote>
  <w:footnote w:type="continuationSeparator" w:id="0">
    <w:p w14:paraId="6CA94BAB" w14:textId="77777777" w:rsidR="008F2848" w:rsidRDefault="008F2848">
      <w:pPr>
        <w:spacing w:after="0"/>
      </w:pPr>
      <w:r>
        <w:continuationSeparator/>
      </w:r>
    </w:p>
  </w:footnote>
  <w:footnote w:type="continuationNotice" w:id="1">
    <w:p w14:paraId="75FB672B" w14:textId="77777777" w:rsidR="008F2848" w:rsidRDefault="008F284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6E480E" w:rsidRDefault="006E480E">
    <w:pPr>
      <w:pStyle w:val="a3"/>
    </w:pPr>
  </w:p>
  <w:p w14:paraId="31BBBCD6" w14:textId="77777777" w:rsidR="006E480E" w:rsidRDefault="006E480E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12577DD"/>
    <w:multiLevelType w:val="multilevel"/>
    <w:tmpl w:val="112577D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1B8B634A"/>
    <w:multiLevelType w:val="hybridMultilevel"/>
    <w:tmpl w:val="F2E6268C"/>
    <w:lvl w:ilvl="0" w:tplc="7DB2A9BA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2EF80E75"/>
    <w:multiLevelType w:val="hybridMultilevel"/>
    <w:tmpl w:val="0BF29E32"/>
    <w:lvl w:ilvl="0" w:tplc="4D76F552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FE8028A"/>
    <w:multiLevelType w:val="hybridMultilevel"/>
    <w:tmpl w:val="624A3716"/>
    <w:lvl w:ilvl="0" w:tplc="BE2E923A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32EA7946"/>
    <w:multiLevelType w:val="hybridMultilevel"/>
    <w:tmpl w:val="D40EAE98"/>
    <w:lvl w:ilvl="0" w:tplc="F384A1F4">
      <w:start w:val="1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3DCAFDE6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37D10347"/>
    <w:multiLevelType w:val="hybridMultilevel"/>
    <w:tmpl w:val="9FB43760"/>
    <w:lvl w:ilvl="0" w:tplc="B2887FD6">
      <w:numFmt w:val="bullet"/>
      <w:lvlText w:val="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0C444F"/>
    <w:multiLevelType w:val="hybridMultilevel"/>
    <w:tmpl w:val="68A4D976"/>
    <w:lvl w:ilvl="0" w:tplc="E9B8E2AC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 w15:restartNumberingAfterBreak="0">
    <w:nsid w:val="46451B36"/>
    <w:multiLevelType w:val="hybridMultilevel"/>
    <w:tmpl w:val="BF688212"/>
    <w:lvl w:ilvl="0" w:tplc="7CBCB12E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8CE438A"/>
    <w:multiLevelType w:val="hybridMultilevel"/>
    <w:tmpl w:val="AB2E8752"/>
    <w:lvl w:ilvl="0" w:tplc="D2B63170">
      <w:start w:val="1"/>
      <w:numFmt w:val="bullet"/>
      <w:lvlText w:val="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5667710">
      <w:start w:val="1"/>
      <w:numFmt w:val="bulle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B82380">
      <w:start w:val="1"/>
      <w:numFmt w:val="bullet"/>
      <w:lvlText w:val="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3EE64DEE">
      <w:start w:val="1"/>
      <w:numFmt w:val="bullet"/>
      <w:lvlText w:val="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5A160E" w:tentative="1">
      <w:start w:val="1"/>
      <w:numFmt w:val="bullet"/>
      <w:lvlText w:val="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D440444" w:tentative="1">
      <w:start w:val="1"/>
      <w:numFmt w:val="bullet"/>
      <w:lvlText w:val="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6E20E2E" w:tentative="1">
      <w:start w:val="1"/>
      <w:numFmt w:val="bullet"/>
      <w:lvlText w:val="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0FCB67E" w:tentative="1">
      <w:start w:val="1"/>
      <w:numFmt w:val="bullet"/>
      <w:lvlText w:val="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F18AB6A" w:tentative="1">
      <w:start w:val="1"/>
      <w:numFmt w:val="bullet"/>
      <w:lvlText w:val="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4" w15:restartNumberingAfterBreak="0">
    <w:nsid w:val="55154A5C"/>
    <w:multiLevelType w:val="hybridMultilevel"/>
    <w:tmpl w:val="C71E8216"/>
    <w:lvl w:ilvl="0" w:tplc="CE0422E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 w15:restartNumberingAfterBreak="0">
    <w:nsid w:val="55556263"/>
    <w:multiLevelType w:val="hybridMultilevel"/>
    <w:tmpl w:val="20467E4C"/>
    <w:lvl w:ilvl="0" w:tplc="3F4C998C">
      <w:start w:val="2"/>
      <w:numFmt w:val="bullet"/>
      <w:lvlText w:val="-"/>
      <w:lvlJc w:val="left"/>
      <w:pPr>
        <w:ind w:left="7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6" w15:restartNumberingAfterBreak="0">
    <w:nsid w:val="5DC107E3"/>
    <w:multiLevelType w:val="hybridMultilevel"/>
    <w:tmpl w:val="6700EBB6"/>
    <w:lvl w:ilvl="0" w:tplc="B5C60912">
      <w:start w:val="2"/>
      <w:numFmt w:val="bullet"/>
      <w:lvlText w:val="-"/>
      <w:lvlJc w:val="left"/>
      <w:pPr>
        <w:ind w:left="928" w:hanging="360"/>
      </w:pPr>
      <w:rPr>
        <w:rFonts w:ascii="Arial" w:eastAsia="바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368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8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8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8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8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8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8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68" w:hanging="400"/>
      </w:pPr>
      <w:rPr>
        <w:rFonts w:ascii="Wingdings" w:hAnsi="Wingdings" w:hint="default"/>
      </w:rPr>
    </w:lvl>
  </w:abstractNum>
  <w:abstractNum w:abstractNumId="27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1" w15:restartNumberingAfterBreak="0">
    <w:nsid w:val="70146DC0"/>
    <w:multiLevelType w:val="hybridMultilevel"/>
    <w:tmpl w:val="CB8683B8"/>
    <w:lvl w:ilvl="0" w:tplc="409A9E3A">
      <w:start w:val="1"/>
      <w:numFmt w:val="bullet"/>
      <w:pStyle w:val="Agreement"/>
      <w:lvlText w:val=""/>
      <w:lvlJc w:val="left"/>
      <w:pPr>
        <w:tabs>
          <w:tab w:val="num" w:pos="-2364"/>
        </w:tabs>
        <w:ind w:left="-2364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543"/>
        </w:tabs>
        <w:ind w:left="-254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1823"/>
        </w:tabs>
        <w:ind w:left="-1823" w:hanging="360"/>
      </w:pPr>
      <w:rPr>
        <w:rFonts w:ascii="Wingdings" w:hAnsi="Wingdings" w:hint="default"/>
      </w:rPr>
    </w:lvl>
    <w:lvl w:ilvl="3" w:tplc="C374C892">
      <w:numFmt w:val="bullet"/>
      <w:lvlText w:val=""/>
      <w:lvlJc w:val="left"/>
      <w:pPr>
        <w:ind w:left="-1103" w:hanging="360"/>
      </w:pPr>
      <w:rPr>
        <w:rFonts w:ascii="Wingdings" w:eastAsia="MS Mincho" w:hAnsi="Wingdings" w:cs="Times New Roman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83"/>
        </w:tabs>
        <w:ind w:left="-3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7"/>
        </w:tabs>
        <w:ind w:left="3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1057"/>
        </w:tabs>
        <w:ind w:left="10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777"/>
        </w:tabs>
        <w:ind w:left="17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497"/>
        </w:tabs>
        <w:ind w:left="2497" w:hanging="360"/>
      </w:pPr>
      <w:rPr>
        <w:rFonts w:ascii="Wingdings" w:hAnsi="Wingdings" w:hint="default"/>
      </w:rPr>
    </w:lvl>
  </w:abstractNum>
  <w:abstractNum w:abstractNumId="32" w15:restartNumberingAfterBreak="0">
    <w:nsid w:val="787F7B49"/>
    <w:multiLevelType w:val="hybridMultilevel"/>
    <w:tmpl w:val="CDB672E4"/>
    <w:lvl w:ilvl="0" w:tplc="B3428C4A">
      <w:start w:val="1"/>
      <w:numFmt w:val="bullet"/>
      <w:lvlText w:val="-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4" w15:restartNumberingAfterBreak="0">
    <w:nsid w:val="7FBF29AC"/>
    <w:multiLevelType w:val="hybridMultilevel"/>
    <w:tmpl w:val="255EC962"/>
    <w:lvl w:ilvl="0" w:tplc="3DCAFDE6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21"/>
  </w:num>
  <w:num w:numId="3">
    <w:abstractNumId w:val="27"/>
  </w:num>
  <w:num w:numId="4">
    <w:abstractNumId w:val="23"/>
  </w:num>
  <w:num w:numId="5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8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9"/>
  </w:num>
  <w:num w:numId="18">
    <w:abstractNumId w:val="10"/>
  </w:num>
  <w:num w:numId="19">
    <w:abstractNumId w:val="33"/>
  </w:num>
  <w:num w:numId="20">
    <w:abstractNumId w:val="12"/>
  </w:num>
  <w:num w:numId="21">
    <w:abstractNumId w:val="8"/>
  </w:num>
  <w:num w:numId="22">
    <w:abstractNumId w:val="30"/>
  </w:num>
  <w:num w:numId="23">
    <w:abstractNumId w:val="14"/>
  </w:num>
  <w:num w:numId="24">
    <w:abstractNumId w:val="19"/>
  </w:num>
  <w:num w:numId="25">
    <w:abstractNumId w:val="31"/>
  </w:num>
  <w:num w:numId="26">
    <w:abstractNumId w:val="26"/>
  </w:num>
  <w:num w:numId="27">
    <w:abstractNumId w:val="32"/>
  </w:num>
  <w:num w:numId="28">
    <w:abstractNumId w:val="18"/>
  </w:num>
  <w:num w:numId="29">
    <w:abstractNumId w:val="16"/>
  </w:num>
  <w:num w:numId="30">
    <w:abstractNumId w:val="13"/>
  </w:num>
  <w:num w:numId="31">
    <w:abstractNumId w:val="11"/>
  </w:num>
  <w:num w:numId="32">
    <w:abstractNumId w:val="34"/>
  </w:num>
  <w:num w:numId="33">
    <w:abstractNumId w:val="24"/>
  </w:num>
  <w:num w:numId="34">
    <w:abstractNumId w:val="17"/>
  </w:num>
  <w:num w:numId="35">
    <w:abstractNumId w:val="22"/>
  </w:num>
  <w:num w:numId="36">
    <w:abstractNumId w:val="15"/>
  </w:num>
  <w:num w:numId="37">
    <w:abstractNumId w:val="20"/>
  </w:num>
  <w:num w:numId="38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9EA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E4A"/>
    <w:rsid w:val="00022EFB"/>
    <w:rsid w:val="0002308A"/>
    <w:rsid w:val="000230E5"/>
    <w:rsid w:val="0002335A"/>
    <w:rsid w:val="000235BA"/>
    <w:rsid w:val="00023A45"/>
    <w:rsid w:val="0002410C"/>
    <w:rsid w:val="0002422A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7"/>
    <w:rsid w:val="0003439E"/>
    <w:rsid w:val="000343A5"/>
    <w:rsid w:val="0003441F"/>
    <w:rsid w:val="000347D7"/>
    <w:rsid w:val="00034A87"/>
    <w:rsid w:val="0003508C"/>
    <w:rsid w:val="00035D25"/>
    <w:rsid w:val="0003639E"/>
    <w:rsid w:val="000363C1"/>
    <w:rsid w:val="0003677F"/>
    <w:rsid w:val="000368E6"/>
    <w:rsid w:val="00036A37"/>
    <w:rsid w:val="00036D37"/>
    <w:rsid w:val="00036DE1"/>
    <w:rsid w:val="00036E50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3FF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756"/>
    <w:rsid w:val="00064A52"/>
    <w:rsid w:val="00064A83"/>
    <w:rsid w:val="000655A6"/>
    <w:rsid w:val="000658FB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AE4"/>
    <w:rsid w:val="00082ECD"/>
    <w:rsid w:val="00082F94"/>
    <w:rsid w:val="00082FD9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CA7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40A"/>
    <w:rsid w:val="000B4A46"/>
    <w:rsid w:val="000B5080"/>
    <w:rsid w:val="000B51AC"/>
    <w:rsid w:val="000B52FD"/>
    <w:rsid w:val="000B5F13"/>
    <w:rsid w:val="000B63BE"/>
    <w:rsid w:val="000B63F4"/>
    <w:rsid w:val="000B654D"/>
    <w:rsid w:val="000B6DB7"/>
    <w:rsid w:val="000B6FBF"/>
    <w:rsid w:val="000B71A6"/>
    <w:rsid w:val="000B730D"/>
    <w:rsid w:val="000B77E2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41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132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207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55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3FA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10A"/>
    <w:rsid w:val="001672BC"/>
    <w:rsid w:val="00167849"/>
    <w:rsid w:val="0016786D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E5C"/>
    <w:rsid w:val="001726E5"/>
    <w:rsid w:val="0017275E"/>
    <w:rsid w:val="00172F28"/>
    <w:rsid w:val="001735AF"/>
    <w:rsid w:val="00173614"/>
    <w:rsid w:val="001737EE"/>
    <w:rsid w:val="00173E6D"/>
    <w:rsid w:val="00173EA3"/>
    <w:rsid w:val="00173EAE"/>
    <w:rsid w:val="00173FE4"/>
    <w:rsid w:val="001740C8"/>
    <w:rsid w:val="00174250"/>
    <w:rsid w:val="001744A2"/>
    <w:rsid w:val="00174658"/>
    <w:rsid w:val="00174857"/>
    <w:rsid w:val="0017493E"/>
    <w:rsid w:val="00174ABF"/>
    <w:rsid w:val="00174DEC"/>
    <w:rsid w:val="00175CD6"/>
    <w:rsid w:val="0017617E"/>
    <w:rsid w:val="001761CA"/>
    <w:rsid w:val="001764C3"/>
    <w:rsid w:val="00176AF3"/>
    <w:rsid w:val="00177724"/>
    <w:rsid w:val="001800E9"/>
    <w:rsid w:val="00180236"/>
    <w:rsid w:val="0018038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6551"/>
    <w:rsid w:val="0018706C"/>
    <w:rsid w:val="00187715"/>
    <w:rsid w:val="0018776A"/>
    <w:rsid w:val="00187A42"/>
    <w:rsid w:val="00187DBE"/>
    <w:rsid w:val="00187ED9"/>
    <w:rsid w:val="0019047C"/>
    <w:rsid w:val="00190588"/>
    <w:rsid w:val="001905AC"/>
    <w:rsid w:val="00190AB7"/>
    <w:rsid w:val="00190AEC"/>
    <w:rsid w:val="00190C8C"/>
    <w:rsid w:val="0019113B"/>
    <w:rsid w:val="00191A09"/>
    <w:rsid w:val="001921FC"/>
    <w:rsid w:val="00192201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0F55"/>
    <w:rsid w:val="001A10B7"/>
    <w:rsid w:val="001A12B7"/>
    <w:rsid w:val="001A14E0"/>
    <w:rsid w:val="001A15F9"/>
    <w:rsid w:val="001A1DD7"/>
    <w:rsid w:val="001A2671"/>
    <w:rsid w:val="001A26F8"/>
    <w:rsid w:val="001A2CB0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DF2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A2"/>
    <w:rsid w:val="001C1E29"/>
    <w:rsid w:val="001C21FA"/>
    <w:rsid w:val="001C2607"/>
    <w:rsid w:val="001C2BDC"/>
    <w:rsid w:val="001C2F6A"/>
    <w:rsid w:val="001C35CE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90D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1F7E6E"/>
    <w:rsid w:val="00200224"/>
    <w:rsid w:val="00200316"/>
    <w:rsid w:val="00200455"/>
    <w:rsid w:val="002006FA"/>
    <w:rsid w:val="00200EFA"/>
    <w:rsid w:val="002011CD"/>
    <w:rsid w:val="00201233"/>
    <w:rsid w:val="00201309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5C24"/>
    <w:rsid w:val="00215E73"/>
    <w:rsid w:val="00215E94"/>
    <w:rsid w:val="00215EF9"/>
    <w:rsid w:val="00215F3B"/>
    <w:rsid w:val="00216305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201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29D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17D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B61"/>
    <w:rsid w:val="00253CCC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23F9"/>
    <w:rsid w:val="00262802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11B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6DC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6C0B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4E5F"/>
    <w:rsid w:val="0029505D"/>
    <w:rsid w:val="0029527C"/>
    <w:rsid w:val="00295D90"/>
    <w:rsid w:val="0029605C"/>
    <w:rsid w:val="002960F5"/>
    <w:rsid w:val="0029652B"/>
    <w:rsid w:val="0029680E"/>
    <w:rsid w:val="00297080"/>
    <w:rsid w:val="002970C4"/>
    <w:rsid w:val="00297236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9C9"/>
    <w:rsid w:val="002A21D2"/>
    <w:rsid w:val="002A23A6"/>
    <w:rsid w:val="002A2469"/>
    <w:rsid w:val="002A24A6"/>
    <w:rsid w:val="002A275F"/>
    <w:rsid w:val="002A279C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1B0D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884"/>
    <w:rsid w:val="002B5FEA"/>
    <w:rsid w:val="002B6672"/>
    <w:rsid w:val="002B6E9C"/>
    <w:rsid w:val="002B733D"/>
    <w:rsid w:val="002B79AC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C77"/>
    <w:rsid w:val="002D1D04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E69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C44"/>
    <w:rsid w:val="002D7E3A"/>
    <w:rsid w:val="002E03DA"/>
    <w:rsid w:val="002E071B"/>
    <w:rsid w:val="002E0846"/>
    <w:rsid w:val="002E0E79"/>
    <w:rsid w:val="002E0E90"/>
    <w:rsid w:val="002E10C4"/>
    <w:rsid w:val="002E1A79"/>
    <w:rsid w:val="002E25A2"/>
    <w:rsid w:val="002E282B"/>
    <w:rsid w:val="002E2F2C"/>
    <w:rsid w:val="002E31BC"/>
    <w:rsid w:val="002E35E1"/>
    <w:rsid w:val="002E36F4"/>
    <w:rsid w:val="002E3A0A"/>
    <w:rsid w:val="002E3A1D"/>
    <w:rsid w:val="002E3B46"/>
    <w:rsid w:val="002E3D14"/>
    <w:rsid w:val="002E3EAD"/>
    <w:rsid w:val="002E4F26"/>
    <w:rsid w:val="002E524F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C4D"/>
    <w:rsid w:val="002E7E5F"/>
    <w:rsid w:val="002E7EAE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919"/>
    <w:rsid w:val="002F7027"/>
    <w:rsid w:val="002F773E"/>
    <w:rsid w:val="002F79E2"/>
    <w:rsid w:val="0030017D"/>
    <w:rsid w:val="00300380"/>
    <w:rsid w:val="003003E3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B47"/>
    <w:rsid w:val="00317CA5"/>
    <w:rsid w:val="003200CD"/>
    <w:rsid w:val="00320A71"/>
    <w:rsid w:val="00320E84"/>
    <w:rsid w:val="003211B4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A9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DE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C2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B8"/>
    <w:rsid w:val="00345EFB"/>
    <w:rsid w:val="00346290"/>
    <w:rsid w:val="003463C8"/>
    <w:rsid w:val="003465FD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C4F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10F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4F6"/>
    <w:rsid w:val="0037274F"/>
    <w:rsid w:val="00372B5E"/>
    <w:rsid w:val="00372FE2"/>
    <w:rsid w:val="00373ADB"/>
    <w:rsid w:val="00373D40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77E08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C82"/>
    <w:rsid w:val="00384FF7"/>
    <w:rsid w:val="00385716"/>
    <w:rsid w:val="00385819"/>
    <w:rsid w:val="00385820"/>
    <w:rsid w:val="00385B0C"/>
    <w:rsid w:val="00385F3D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0FE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57B"/>
    <w:rsid w:val="003B68BB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21E"/>
    <w:rsid w:val="003C3380"/>
    <w:rsid w:val="003C3971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30C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68C"/>
    <w:rsid w:val="003E28D2"/>
    <w:rsid w:val="003E2EAC"/>
    <w:rsid w:val="003E362E"/>
    <w:rsid w:val="003E3C2B"/>
    <w:rsid w:val="003E3DE1"/>
    <w:rsid w:val="003E4131"/>
    <w:rsid w:val="003E44DB"/>
    <w:rsid w:val="003E4673"/>
    <w:rsid w:val="003E4A5A"/>
    <w:rsid w:val="003E4C2A"/>
    <w:rsid w:val="003E5179"/>
    <w:rsid w:val="003E5471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F0337"/>
    <w:rsid w:val="003F03BD"/>
    <w:rsid w:val="003F0F9B"/>
    <w:rsid w:val="003F1288"/>
    <w:rsid w:val="003F128C"/>
    <w:rsid w:val="003F132A"/>
    <w:rsid w:val="003F141F"/>
    <w:rsid w:val="003F1432"/>
    <w:rsid w:val="003F1734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4E8"/>
    <w:rsid w:val="003F4601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3AE1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1F"/>
    <w:rsid w:val="00413BAE"/>
    <w:rsid w:val="00414713"/>
    <w:rsid w:val="004148CB"/>
    <w:rsid w:val="00414A36"/>
    <w:rsid w:val="00414A57"/>
    <w:rsid w:val="00414D7F"/>
    <w:rsid w:val="0041530A"/>
    <w:rsid w:val="004155DB"/>
    <w:rsid w:val="00415B17"/>
    <w:rsid w:val="0041614D"/>
    <w:rsid w:val="0041622E"/>
    <w:rsid w:val="00416547"/>
    <w:rsid w:val="004165FF"/>
    <w:rsid w:val="00416A83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A69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C1A"/>
    <w:rsid w:val="00424CD8"/>
    <w:rsid w:val="00424E91"/>
    <w:rsid w:val="00425498"/>
    <w:rsid w:val="004255C9"/>
    <w:rsid w:val="00425A53"/>
    <w:rsid w:val="00425B34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353F"/>
    <w:rsid w:val="00433752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039"/>
    <w:rsid w:val="0044216D"/>
    <w:rsid w:val="00442498"/>
    <w:rsid w:val="004428C9"/>
    <w:rsid w:val="00442DB3"/>
    <w:rsid w:val="004430C5"/>
    <w:rsid w:val="0044317C"/>
    <w:rsid w:val="004434D3"/>
    <w:rsid w:val="00443A0B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A62"/>
    <w:rsid w:val="00460D58"/>
    <w:rsid w:val="004610DF"/>
    <w:rsid w:val="0046142F"/>
    <w:rsid w:val="004618AA"/>
    <w:rsid w:val="00461AA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DB0"/>
    <w:rsid w:val="00467DF0"/>
    <w:rsid w:val="0047061C"/>
    <w:rsid w:val="00470752"/>
    <w:rsid w:val="00470836"/>
    <w:rsid w:val="00471512"/>
    <w:rsid w:val="004717B3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2D4"/>
    <w:rsid w:val="00485C98"/>
    <w:rsid w:val="00485D09"/>
    <w:rsid w:val="00485E70"/>
    <w:rsid w:val="00485FD7"/>
    <w:rsid w:val="004861A8"/>
    <w:rsid w:val="004861FC"/>
    <w:rsid w:val="00486489"/>
    <w:rsid w:val="004864A7"/>
    <w:rsid w:val="004865AE"/>
    <w:rsid w:val="00486912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5E8D"/>
    <w:rsid w:val="00495E95"/>
    <w:rsid w:val="00496755"/>
    <w:rsid w:val="00496B55"/>
    <w:rsid w:val="00496BCB"/>
    <w:rsid w:val="00496C82"/>
    <w:rsid w:val="00496D16"/>
    <w:rsid w:val="00496E16"/>
    <w:rsid w:val="00497059"/>
    <w:rsid w:val="00497569"/>
    <w:rsid w:val="00497F88"/>
    <w:rsid w:val="004A05C2"/>
    <w:rsid w:val="004A0EC3"/>
    <w:rsid w:val="004A119B"/>
    <w:rsid w:val="004A14F0"/>
    <w:rsid w:val="004A2583"/>
    <w:rsid w:val="004A28E1"/>
    <w:rsid w:val="004A3655"/>
    <w:rsid w:val="004A39B0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B0051"/>
    <w:rsid w:val="004B0132"/>
    <w:rsid w:val="004B0D5F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5177"/>
    <w:rsid w:val="004B54F3"/>
    <w:rsid w:val="004B5C13"/>
    <w:rsid w:val="004B5C84"/>
    <w:rsid w:val="004B5F1F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B5B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93B"/>
    <w:rsid w:val="004D1F1C"/>
    <w:rsid w:val="004D2085"/>
    <w:rsid w:val="004D20CC"/>
    <w:rsid w:val="004D2B04"/>
    <w:rsid w:val="004D31F8"/>
    <w:rsid w:val="004D325C"/>
    <w:rsid w:val="004D34F2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667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C8D"/>
    <w:rsid w:val="004E3CAD"/>
    <w:rsid w:val="004E3EA1"/>
    <w:rsid w:val="004E4076"/>
    <w:rsid w:val="004E40C7"/>
    <w:rsid w:val="004E4465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555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36"/>
    <w:rsid w:val="004F24D3"/>
    <w:rsid w:val="004F26E6"/>
    <w:rsid w:val="004F278C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6C92"/>
    <w:rsid w:val="004F6EB8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DE4"/>
    <w:rsid w:val="005044B0"/>
    <w:rsid w:val="0050476D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CA2"/>
    <w:rsid w:val="00506DAC"/>
    <w:rsid w:val="005104B0"/>
    <w:rsid w:val="0051102B"/>
    <w:rsid w:val="0051158B"/>
    <w:rsid w:val="00511918"/>
    <w:rsid w:val="00511ADC"/>
    <w:rsid w:val="00511BBF"/>
    <w:rsid w:val="00511C9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95"/>
    <w:rsid w:val="00521B34"/>
    <w:rsid w:val="00521BB2"/>
    <w:rsid w:val="00521DF3"/>
    <w:rsid w:val="00521E39"/>
    <w:rsid w:val="00521FFF"/>
    <w:rsid w:val="0052237C"/>
    <w:rsid w:val="00522428"/>
    <w:rsid w:val="00522FA4"/>
    <w:rsid w:val="00523700"/>
    <w:rsid w:val="00523792"/>
    <w:rsid w:val="00523D7C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16C"/>
    <w:rsid w:val="00532AAF"/>
    <w:rsid w:val="00532F41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50202"/>
    <w:rsid w:val="00550625"/>
    <w:rsid w:val="00550677"/>
    <w:rsid w:val="00550A88"/>
    <w:rsid w:val="00550ABA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D42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6F12"/>
    <w:rsid w:val="00557171"/>
    <w:rsid w:val="005578B8"/>
    <w:rsid w:val="00557BB7"/>
    <w:rsid w:val="00557C49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17B"/>
    <w:rsid w:val="00573C33"/>
    <w:rsid w:val="00573D11"/>
    <w:rsid w:val="00573FA6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E8F"/>
    <w:rsid w:val="00576F73"/>
    <w:rsid w:val="005772A1"/>
    <w:rsid w:val="005775D7"/>
    <w:rsid w:val="00577980"/>
    <w:rsid w:val="00577B7D"/>
    <w:rsid w:val="00577DED"/>
    <w:rsid w:val="00580A72"/>
    <w:rsid w:val="00580EEB"/>
    <w:rsid w:val="00580FEC"/>
    <w:rsid w:val="0058107D"/>
    <w:rsid w:val="0058165C"/>
    <w:rsid w:val="00581C60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87F3A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2A8"/>
    <w:rsid w:val="005A341B"/>
    <w:rsid w:val="005A360C"/>
    <w:rsid w:val="005A365E"/>
    <w:rsid w:val="005A3F46"/>
    <w:rsid w:val="005A4839"/>
    <w:rsid w:val="005A54E7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29F"/>
    <w:rsid w:val="005B031D"/>
    <w:rsid w:val="005B07EB"/>
    <w:rsid w:val="005B0DF5"/>
    <w:rsid w:val="005B176B"/>
    <w:rsid w:val="005B1853"/>
    <w:rsid w:val="005B1887"/>
    <w:rsid w:val="005B1A6E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5FE"/>
    <w:rsid w:val="005B5912"/>
    <w:rsid w:val="005B5CAE"/>
    <w:rsid w:val="005B5FCF"/>
    <w:rsid w:val="005B6238"/>
    <w:rsid w:val="005B636F"/>
    <w:rsid w:val="005B64F3"/>
    <w:rsid w:val="005B6EB6"/>
    <w:rsid w:val="005B75F2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C9D"/>
    <w:rsid w:val="005D6EB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208D"/>
    <w:rsid w:val="005F274E"/>
    <w:rsid w:val="005F2AA2"/>
    <w:rsid w:val="005F2EA3"/>
    <w:rsid w:val="005F2EE4"/>
    <w:rsid w:val="005F306D"/>
    <w:rsid w:val="005F30E6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5C46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8AA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5D"/>
    <w:rsid w:val="00625BC0"/>
    <w:rsid w:val="00625CF6"/>
    <w:rsid w:val="006267E2"/>
    <w:rsid w:val="00626840"/>
    <w:rsid w:val="006269C7"/>
    <w:rsid w:val="00626C51"/>
    <w:rsid w:val="00627125"/>
    <w:rsid w:val="00627366"/>
    <w:rsid w:val="0062772A"/>
    <w:rsid w:val="00627C5C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26B"/>
    <w:rsid w:val="0063426C"/>
    <w:rsid w:val="00634414"/>
    <w:rsid w:val="00634867"/>
    <w:rsid w:val="00634981"/>
    <w:rsid w:val="006349BB"/>
    <w:rsid w:val="00634C4A"/>
    <w:rsid w:val="00635331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8E0"/>
    <w:rsid w:val="0064098F"/>
    <w:rsid w:val="00640DF1"/>
    <w:rsid w:val="00641419"/>
    <w:rsid w:val="006415A4"/>
    <w:rsid w:val="00641A9A"/>
    <w:rsid w:val="00641D06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3F62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0C59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C3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14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3D9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2ADD"/>
    <w:rsid w:val="006B2E4F"/>
    <w:rsid w:val="006B3213"/>
    <w:rsid w:val="006B388C"/>
    <w:rsid w:val="006B3DF2"/>
    <w:rsid w:val="006B40B7"/>
    <w:rsid w:val="006B460E"/>
    <w:rsid w:val="006B46FB"/>
    <w:rsid w:val="006B51C9"/>
    <w:rsid w:val="006B559A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A72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80E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DC5"/>
    <w:rsid w:val="00700E2E"/>
    <w:rsid w:val="007019B8"/>
    <w:rsid w:val="00701A18"/>
    <w:rsid w:val="00701E3D"/>
    <w:rsid w:val="00702014"/>
    <w:rsid w:val="0070204A"/>
    <w:rsid w:val="007022BF"/>
    <w:rsid w:val="00702390"/>
    <w:rsid w:val="007025A0"/>
    <w:rsid w:val="0070265A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4A8"/>
    <w:rsid w:val="0070568F"/>
    <w:rsid w:val="00705FB1"/>
    <w:rsid w:val="0070619F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89F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E9C"/>
    <w:rsid w:val="0074438B"/>
    <w:rsid w:val="0074442C"/>
    <w:rsid w:val="0074461F"/>
    <w:rsid w:val="007446AA"/>
    <w:rsid w:val="00744894"/>
    <w:rsid w:val="00744CEE"/>
    <w:rsid w:val="00744E76"/>
    <w:rsid w:val="00745083"/>
    <w:rsid w:val="007450B3"/>
    <w:rsid w:val="00745573"/>
    <w:rsid w:val="0074560F"/>
    <w:rsid w:val="007456E7"/>
    <w:rsid w:val="00745B19"/>
    <w:rsid w:val="007460FF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56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1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684E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541"/>
    <w:rsid w:val="0077185C"/>
    <w:rsid w:val="007718A6"/>
    <w:rsid w:val="00771ADC"/>
    <w:rsid w:val="00771CC1"/>
    <w:rsid w:val="00772198"/>
    <w:rsid w:val="0077225C"/>
    <w:rsid w:val="00772635"/>
    <w:rsid w:val="007728B6"/>
    <w:rsid w:val="00772A4A"/>
    <w:rsid w:val="00772CF9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88F"/>
    <w:rsid w:val="0077793F"/>
    <w:rsid w:val="007779AF"/>
    <w:rsid w:val="007779C0"/>
    <w:rsid w:val="00780201"/>
    <w:rsid w:val="00780410"/>
    <w:rsid w:val="007804A1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01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40DF"/>
    <w:rsid w:val="007A497D"/>
    <w:rsid w:val="007A4BBB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A21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2B4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1032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6B1"/>
    <w:rsid w:val="00810BE3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55E"/>
    <w:rsid w:val="0082690B"/>
    <w:rsid w:val="00826F33"/>
    <w:rsid w:val="008279FA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795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2DB"/>
    <w:rsid w:val="008417D6"/>
    <w:rsid w:val="00841BCD"/>
    <w:rsid w:val="00841D95"/>
    <w:rsid w:val="00841F0F"/>
    <w:rsid w:val="00842724"/>
    <w:rsid w:val="00842766"/>
    <w:rsid w:val="00842893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D50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D00"/>
    <w:rsid w:val="00847D25"/>
    <w:rsid w:val="00847E08"/>
    <w:rsid w:val="00847EEE"/>
    <w:rsid w:val="00850007"/>
    <w:rsid w:val="008503AD"/>
    <w:rsid w:val="008509E4"/>
    <w:rsid w:val="00851000"/>
    <w:rsid w:val="0085116B"/>
    <w:rsid w:val="00851E0A"/>
    <w:rsid w:val="00852A21"/>
    <w:rsid w:val="00852D09"/>
    <w:rsid w:val="00852D7A"/>
    <w:rsid w:val="00852F3C"/>
    <w:rsid w:val="00853AA1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02B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2E82"/>
    <w:rsid w:val="008936FE"/>
    <w:rsid w:val="00893790"/>
    <w:rsid w:val="0089385F"/>
    <w:rsid w:val="00893CAB"/>
    <w:rsid w:val="00893E16"/>
    <w:rsid w:val="00893EC7"/>
    <w:rsid w:val="00893FCD"/>
    <w:rsid w:val="00894397"/>
    <w:rsid w:val="008947A4"/>
    <w:rsid w:val="00894859"/>
    <w:rsid w:val="008948D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37B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4EE3"/>
    <w:rsid w:val="008A5266"/>
    <w:rsid w:val="008A621D"/>
    <w:rsid w:val="008A628B"/>
    <w:rsid w:val="008A62F5"/>
    <w:rsid w:val="008A6616"/>
    <w:rsid w:val="008A6715"/>
    <w:rsid w:val="008A6ACA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BC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980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BC2"/>
    <w:rsid w:val="008E6052"/>
    <w:rsid w:val="008E652E"/>
    <w:rsid w:val="008E66B7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848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7069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1B6"/>
    <w:rsid w:val="0091754C"/>
    <w:rsid w:val="00917D02"/>
    <w:rsid w:val="0092029F"/>
    <w:rsid w:val="0092031D"/>
    <w:rsid w:val="00920671"/>
    <w:rsid w:val="009206DE"/>
    <w:rsid w:val="00920C74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37D2B"/>
    <w:rsid w:val="0094005E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6C3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2FAF"/>
    <w:rsid w:val="00963233"/>
    <w:rsid w:val="009632DB"/>
    <w:rsid w:val="0096338D"/>
    <w:rsid w:val="0096341C"/>
    <w:rsid w:val="009634A0"/>
    <w:rsid w:val="009635D9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E96"/>
    <w:rsid w:val="009700AF"/>
    <w:rsid w:val="009700BB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E9"/>
    <w:rsid w:val="00977D61"/>
    <w:rsid w:val="00980501"/>
    <w:rsid w:val="009806C7"/>
    <w:rsid w:val="00980AE1"/>
    <w:rsid w:val="00980B41"/>
    <w:rsid w:val="009816EF"/>
    <w:rsid w:val="00981962"/>
    <w:rsid w:val="00981A77"/>
    <w:rsid w:val="00981C2A"/>
    <w:rsid w:val="00982366"/>
    <w:rsid w:val="00982483"/>
    <w:rsid w:val="009826D9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EA6"/>
    <w:rsid w:val="009C21E7"/>
    <w:rsid w:val="009C2621"/>
    <w:rsid w:val="009C278C"/>
    <w:rsid w:val="009C2799"/>
    <w:rsid w:val="009C2912"/>
    <w:rsid w:val="009C297E"/>
    <w:rsid w:val="009C2FE8"/>
    <w:rsid w:val="009C316E"/>
    <w:rsid w:val="009C32C0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5B3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D46"/>
    <w:rsid w:val="009F7D76"/>
    <w:rsid w:val="009F7E99"/>
    <w:rsid w:val="00A0018D"/>
    <w:rsid w:val="00A00350"/>
    <w:rsid w:val="00A0050A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6ED"/>
    <w:rsid w:val="00A03875"/>
    <w:rsid w:val="00A03DAC"/>
    <w:rsid w:val="00A041FD"/>
    <w:rsid w:val="00A047D1"/>
    <w:rsid w:val="00A04875"/>
    <w:rsid w:val="00A04B0D"/>
    <w:rsid w:val="00A04BB4"/>
    <w:rsid w:val="00A051E3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6F4C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61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BA8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4CA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0C82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301B"/>
    <w:rsid w:val="00AC33E7"/>
    <w:rsid w:val="00AC34B0"/>
    <w:rsid w:val="00AC411A"/>
    <w:rsid w:val="00AC4225"/>
    <w:rsid w:val="00AC44BA"/>
    <w:rsid w:val="00AC48B1"/>
    <w:rsid w:val="00AC4CB6"/>
    <w:rsid w:val="00AC56CB"/>
    <w:rsid w:val="00AC5820"/>
    <w:rsid w:val="00AC62A4"/>
    <w:rsid w:val="00AC6DB4"/>
    <w:rsid w:val="00AC6F0D"/>
    <w:rsid w:val="00AC79E9"/>
    <w:rsid w:val="00AC7AC5"/>
    <w:rsid w:val="00AD0B29"/>
    <w:rsid w:val="00AD1CD8"/>
    <w:rsid w:val="00AD213E"/>
    <w:rsid w:val="00AD23ED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0FD"/>
    <w:rsid w:val="00AE241A"/>
    <w:rsid w:val="00AE2A13"/>
    <w:rsid w:val="00AE2C48"/>
    <w:rsid w:val="00AE2CF2"/>
    <w:rsid w:val="00AE2E3E"/>
    <w:rsid w:val="00AE30CD"/>
    <w:rsid w:val="00AE36C2"/>
    <w:rsid w:val="00AE3918"/>
    <w:rsid w:val="00AE3E5C"/>
    <w:rsid w:val="00AE3F6E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264C"/>
    <w:rsid w:val="00AF2964"/>
    <w:rsid w:val="00AF2AD1"/>
    <w:rsid w:val="00AF2B32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6E"/>
    <w:rsid w:val="00B0049E"/>
    <w:rsid w:val="00B00B7C"/>
    <w:rsid w:val="00B017D2"/>
    <w:rsid w:val="00B01E27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D5E"/>
    <w:rsid w:val="00B03E67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656"/>
    <w:rsid w:val="00B06713"/>
    <w:rsid w:val="00B068D8"/>
    <w:rsid w:val="00B069E4"/>
    <w:rsid w:val="00B07642"/>
    <w:rsid w:val="00B076D1"/>
    <w:rsid w:val="00B1064C"/>
    <w:rsid w:val="00B10A4E"/>
    <w:rsid w:val="00B10DBE"/>
    <w:rsid w:val="00B10E6F"/>
    <w:rsid w:val="00B10F92"/>
    <w:rsid w:val="00B1124D"/>
    <w:rsid w:val="00B11449"/>
    <w:rsid w:val="00B11D20"/>
    <w:rsid w:val="00B11F35"/>
    <w:rsid w:val="00B1249E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17A"/>
    <w:rsid w:val="00B1655A"/>
    <w:rsid w:val="00B167F0"/>
    <w:rsid w:val="00B16B78"/>
    <w:rsid w:val="00B170C1"/>
    <w:rsid w:val="00B171FE"/>
    <w:rsid w:val="00B1742E"/>
    <w:rsid w:val="00B17453"/>
    <w:rsid w:val="00B2041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E66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CC3"/>
    <w:rsid w:val="00B41D10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C29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6C"/>
    <w:rsid w:val="00B538F7"/>
    <w:rsid w:val="00B53CC1"/>
    <w:rsid w:val="00B53FB7"/>
    <w:rsid w:val="00B54018"/>
    <w:rsid w:val="00B546D5"/>
    <w:rsid w:val="00B549CD"/>
    <w:rsid w:val="00B54DC2"/>
    <w:rsid w:val="00B55994"/>
    <w:rsid w:val="00B55A01"/>
    <w:rsid w:val="00B562A1"/>
    <w:rsid w:val="00B56FAB"/>
    <w:rsid w:val="00B573E7"/>
    <w:rsid w:val="00B576C0"/>
    <w:rsid w:val="00B57758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600"/>
    <w:rsid w:val="00B83BB2"/>
    <w:rsid w:val="00B84ABC"/>
    <w:rsid w:val="00B84FAE"/>
    <w:rsid w:val="00B850F6"/>
    <w:rsid w:val="00B853F1"/>
    <w:rsid w:val="00B85699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2C0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F3E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ED4"/>
    <w:rsid w:val="00BB3F90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044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0ED8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898"/>
    <w:rsid w:val="00BE2BC2"/>
    <w:rsid w:val="00BE2F36"/>
    <w:rsid w:val="00BE34D2"/>
    <w:rsid w:val="00BE393D"/>
    <w:rsid w:val="00BE4094"/>
    <w:rsid w:val="00BE40E9"/>
    <w:rsid w:val="00BE4264"/>
    <w:rsid w:val="00BE42F1"/>
    <w:rsid w:val="00BE43D8"/>
    <w:rsid w:val="00BE44E1"/>
    <w:rsid w:val="00BE4700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C30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8E"/>
    <w:rsid w:val="00C11B59"/>
    <w:rsid w:val="00C11EA6"/>
    <w:rsid w:val="00C1268B"/>
    <w:rsid w:val="00C12D91"/>
    <w:rsid w:val="00C137E0"/>
    <w:rsid w:val="00C1392F"/>
    <w:rsid w:val="00C143A3"/>
    <w:rsid w:val="00C143B3"/>
    <w:rsid w:val="00C147F2"/>
    <w:rsid w:val="00C14B21"/>
    <w:rsid w:val="00C14CEC"/>
    <w:rsid w:val="00C1543F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51AD"/>
    <w:rsid w:val="00C251B2"/>
    <w:rsid w:val="00C25F2D"/>
    <w:rsid w:val="00C26013"/>
    <w:rsid w:val="00C26039"/>
    <w:rsid w:val="00C260AA"/>
    <w:rsid w:val="00C261BF"/>
    <w:rsid w:val="00C266AA"/>
    <w:rsid w:val="00C26872"/>
    <w:rsid w:val="00C26A7E"/>
    <w:rsid w:val="00C27684"/>
    <w:rsid w:val="00C279B1"/>
    <w:rsid w:val="00C27A8B"/>
    <w:rsid w:val="00C27B38"/>
    <w:rsid w:val="00C27D2F"/>
    <w:rsid w:val="00C27EB0"/>
    <w:rsid w:val="00C27F8C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573"/>
    <w:rsid w:val="00C37589"/>
    <w:rsid w:val="00C37639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CF1"/>
    <w:rsid w:val="00C40D82"/>
    <w:rsid w:val="00C4103E"/>
    <w:rsid w:val="00C412D4"/>
    <w:rsid w:val="00C4166C"/>
    <w:rsid w:val="00C41879"/>
    <w:rsid w:val="00C41E67"/>
    <w:rsid w:val="00C41F57"/>
    <w:rsid w:val="00C4253C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05B"/>
    <w:rsid w:val="00C50CAC"/>
    <w:rsid w:val="00C50CD7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599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60B1"/>
    <w:rsid w:val="00C660CB"/>
    <w:rsid w:val="00C66186"/>
    <w:rsid w:val="00C6669C"/>
    <w:rsid w:val="00C66BA2"/>
    <w:rsid w:val="00C66C86"/>
    <w:rsid w:val="00C66EC9"/>
    <w:rsid w:val="00C6749F"/>
    <w:rsid w:val="00C67BBF"/>
    <w:rsid w:val="00C67CEA"/>
    <w:rsid w:val="00C67D4A"/>
    <w:rsid w:val="00C67F37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80B"/>
    <w:rsid w:val="00C81D62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0F4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C66"/>
    <w:rsid w:val="00CC2D8D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340"/>
    <w:rsid w:val="00CC59D3"/>
    <w:rsid w:val="00CC5ECB"/>
    <w:rsid w:val="00CC5F2A"/>
    <w:rsid w:val="00CC6124"/>
    <w:rsid w:val="00CC63CC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6E5B"/>
    <w:rsid w:val="00CD7731"/>
    <w:rsid w:val="00CD7785"/>
    <w:rsid w:val="00CD77D9"/>
    <w:rsid w:val="00CD783F"/>
    <w:rsid w:val="00CD7A8E"/>
    <w:rsid w:val="00CE00AC"/>
    <w:rsid w:val="00CE00FD"/>
    <w:rsid w:val="00CE031B"/>
    <w:rsid w:val="00CE0CA9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47F"/>
    <w:rsid w:val="00CF06C2"/>
    <w:rsid w:val="00CF0799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136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F36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D4A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21E0"/>
    <w:rsid w:val="00D4309D"/>
    <w:rsid w:val="00D43131"/>
    <w:rsid w:val="00D43F84"/>
    <w:rsid w:val="00D43F9C"/>
    <w:rsid w:val="00D445D9"/>
    <w:rsid w:val="00D44667"/>
    <w:rsid w:val="00D44CC3"/>
    <w:rsid w:val="00D4502A"/>
    <w:rsid w:val="00D455C7"/>
    <w:rsid w:val="00D4580E"/>
    <w:rsid w:val="00D45909"/>
    <w:rsid w:val="00D45B02"/>
    <w:rsid w:val="00D45EA6"/>
    <w:rsid w:val="00D46812"/>
    <w:rsid w:val="00D46B7C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7C9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8C8"/>
    <w:rsid w:val="00D62C62"/>
    <w:rsid w:val="00D63432"/>
    <w:rsid w:val="00D63949"/>
    <w:rsid w:val="00D63A82"/>
    <w:rsid w:val="00D64201"/>
    <w:rsid w:val="00D649D6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336"/>
    <w:rsid w:val="00D6776F"/>
    <w:rsid w:val="00D67A0B"/>
    <w:rsid w:val="00D70148"/>
    <w:rsid w:val="00D70239"/>
    <w:rsid w:val="00D7058C"/>
    <w:rsid w:val="00D71256"/>
    <w:rsid w:val="00D71350"/>
    <w:rsid w:val="00D71AAD"/>
    <w:rsid w:val="00D71CF8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9E9"/>
    <w:rsid w:val="00DA69F2"/>
    <w:rsid w:val="00DA6BDD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D42"/>
    <w:rsid w:val="00DB0EB9"/>
    <w:rsid w:val="00DB15BE"/>
    <w:rsid w:val="00DB15D1"/>
    <w:rsid w:val="00DB1634"/>
    <w:rsid w:val="00DB1818"/>
    <w:rsid w:val="00DB1AB4"/>
    <w:rsid w:val="00DB1B41"/>
    <w:rsid w:val="00DB1B79"/>
    <w:rsid w:val="00DB23D1"/>
    <w:rsid w:val="00DB31A5"/>
    <w:rsid w:val="00DB361A"/>
    <w:rsid w:val="00DB379D"/>
    <w:rsid w:val="00DB4395"/>
    <w:rsid w:val="00DB4BFF"/>
    <w:rsid w:val="00DB4CB6"/>
    <w:rsid w:val="00DB4D33"/>
    <w:rsid w:val="00DB52B6"/>
    <w:rsid w:val="00DB52E7"/>
    <w:rsid w:val="00DB59F1"/>
    <w:rsid w:val="00DB5A61"/>
    <w:rsid w:val="00DB5CBE"/>
    <w:rsid w:val="00DB5E9A"/>
    <w:rsid w:val="00DB6133"/>
    <w:rsid w:val="00DB6990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6EEC"/>
    <w:rsid w:val="00DC6F6F"/>
    <w:rsid w:val="00DC7258"/>
    <w:rsid w:val="00DC7271"/>
    <w:rsid w:val="00DC757F"/>
    <w:rsid w:val="00DC7C06"/>
    <w:rsid w:val="00DC7DDD"/>
    <w:rsid w:val="00DD032A"/>
    <w:rsid w:val="00DD0693"/>
    <w:rsid w:val="00DD0A4E"/>
    <w:rsid w:val="00DD0A5B"/>
    <w:rsid w:val="00DD0E0F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98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0E0"/>
    <w:rsid w:val="00E4551D"/>
    <w:rsid w:val="00E456E7"/>
    <w:rsid w:val="00E45DDE"/>
    <w:rsid w:val="00E46198"/>
    <w:rsid w:val="00E46286"/>
    <w:rsid w:val="00E46380"/>
    <w:rsid w:val="00E46778"/>
    <w:rsid w:val="00E46B79"/>
    <w:rsid w:val="00E47C97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98F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798"/>
    <w:rsid w:val="00E55A9F"/>
    <w:rsid w:val="00E562A1"/>
    <w:rsid w:val="00E566D2"/>
    <w:rsid w:val="00E571CC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5C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274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5029"/>
    <w:rsid w:val="00E75205"/>
    <w:rsid w:val="00E7553F"/>
    <w:rsid w:val="00E75A4B"/>
    <w:rsid w:val="00E75D79"/>
    <w:rsid w:val="00E760E3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7AB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504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8AF"/>
    <w:rsid w:val="00E92B30"/>
    <w:rsid w:val="00E92CAE"/>
    <w:rsid w:val="00E92CD1"/>
    <w:rsid w:val="00E9394F"/>
    <w:rsid w:val="00E93B5D"/>
    <w:rsid w:val="00E93C95"/>
    <w:rsid w:val="00E93EEB"/>
    <w:rsid w:val="00E947EA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41F9"/>
    <w:rsid w:val="00EA4789"/>
    <w:rsid w:val="00EA4B01"/>
    <w:rsid w:val="00EA4B06"/>
    <w:rsid w:val="00EA4DAF"/>
    <w:rsid w:val="00EA4E51"/>
    <w:rsid w:val="00EA4FCE"/>
    <w:rsid w:val="00EA63DF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15A6"/>
    <w:rsid w:val="00EB1818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266"/>
    <w:rsid w:val="00EC0414"/>
    <w:rsid w:val="00EC044A"/>
    <w:rsid w:val="00EC0773"/>
    <w:rsid w:val="00EC0EFF"/>
    <w:rsid w:val="00EC156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4FE7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5D5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4C48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3BE"/>
    <w:rsid w:val="00EE7D7C"/>
    <w:rsid w:val="00EF01BF"/>
    <w:rsid w:val="00EF0765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64A"/>
    <w:rsid w:val="00EF493A"/>
    <w:rsid w:val="00EF4CBB"/>
    <w:rsid w:val="00EF5305"/>
    <w:rsid w:val="00EF57E3"/>
    <w:rsid w:val="00EF5D0B"/>
    <w:rsid w:val="00EF5D18"/>
    <w:rsid w:val="00EF5D40"/>
    <w:rsid w:val="00EF5E42"/>
    <w:rsid w:val="00EF65E9"/>
    <w:rsid w:val="00EF6711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FA0"/>
    <w:rsid w:val="00F170EC"/>
    <w:rsid w:val="00F1743D"/>
    <w:rsid w:val="00F17C96"/>
    <w:rsid w:val="00F20572"/>
    <w:rsid w:val="00F20897"/>
    <w:rsid w:val="00F20915"/>
    <w:rsid w:val="00F20AE4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A5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B8D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03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1B9B"/>
    <w:rsid w:val="00F42061"/>
    <w:rsid w:val="00F4296A"/>
    <w:rsid w:val="00F43846"/>
    <w:rsid w:val="00F43C6B"/>
    <w:rsid w:val="00F43D0B"/>
    <w:rsid w:val="00F44447"/>
    <w:rsid w:val="00F4455D"/>
    <w:rsid w:val="00F44768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0F93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248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53B8"/>
    <w:rsid w:val="00F653C1"/>
    <w:rsid w:val="00F655DE"/>
    <w:rsid w:val="00F65741"/>
    <w:rsid w:val="00F65786"/>
    <w:rsid w:val="00F6578B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D0E"/>
    <w:rsid w:val="00F73E99"/>
    <w:rsid w:val="00F74380"/>
    <w:rsid w:val="00F74923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0B"/>
    <w:rsid w:val="00F84AA5"/>
    <w:rsid w:val="00F84B4B"/>
    <w:rsid w:val="00F84FD6"/>
    <w:rsid w:val="00F85F8C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68D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910"/>
    <w:rsid w:val="00FA4988"/>
    <w:rsid w:val="00FA4E7D"/>
    <w:rsid w:val="00FA50FF"/>
    <w:rsid w:val="00FA55BE"/>
    <w:rsid w:val="00FA5AA4"/>
    <w:rsid w:val="00FA5AD5"/>
    <w:rsid w:val="00FA612E"/>
    <w:rsid w:val="00FA6142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8AB"/>
    <w:rsid w:val="00FC0A4E"/>
    <w:rsid w:val="00FC0D52"/>
    <w:rsid w:val="00FC0E0C"/>
    <w:rsid w:val="00FC1192"/>
    <w:rsid w:val="00FC11FF"/>
    <w:rsid w:val="00FC1482"/>
    <w:rsid w:val="00FC1755"/>
    <w:rsid w:val="00FC1DCB"/>
    <w:rsid w:val="00FC2000"/>
    <w:rsid w:val="00FC2564"/>
    <w:rsid w:val="00FC2B87"/>
    <w:rsid w:val="00FC312F"/>
    <w:rsid w:val="00FC344C"/>
    <w:rsid w:val="00FC36BD"/>
    <w:rsid w:val="00FC3C43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BD2"/>
    <w:rsid w:val="00FC6D95"/>
    <w:rsid w:val="00FC6DDC"/>
    <w:rsid w:val="00FC6E79"/>
    <w:rsid w:val="00FC7166"/>
    <w:rsid w:val="00FC7170"/>
    <w:rsid w:val="00FC7605"/>
    <w:rsid w:val="00FC765C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34C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FE8"/>
    <w:rsid w:val="00FE638A"/>
    <w:rsid w:val="00FE6560"/>
    <w:rsid w:val="00FE6582"/>
    <w:rsid w:val="00FE6D6A"/>
    <w:rsid w:val="00FE7C8B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174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9726E7DA-C11A-45C5-A3C3-A30F751AF0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2222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"/>
    <w:link w:val="Char"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"/>
    <w:link w:val="a3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rsid w:val="000F3B47"/>
    <w:pPr>
      <w:keepLines/>
      <w:ind w:left="1702" w:hanging="1418"/>
    </w:pPr>
  </w:style>
  <w:style w:type="paragraph" w:customStyle="1" w:styleId="FP">
    <w:name w:val="FP"/>
    <w:basedOn w:val="a"/>
    <w:rsid w:val="000F3B47"/>
    <w:pPr>
      <w:spacing w:after="0"/>
    </w:pPr>
  </w:style>
  <w:style w:type="paragraph" w:customStyle="1" w:styleId="EW">
    <w:name w:val="EW"/>
    <w:basedOn w:val="EX"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rsid w:val="000F3B47"/>
    <w:pPr>
      <w:ind w:left="284"/>
    </w:pPr>
  </w:style>
  <w:style w:type="paragraph" w:styleId="11">
    <w:name w:val="index 1"/>
    <w:basedOn w:val="a"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basedOn w:val="a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TALChar">
    <w:name w:val="TAL Char"/>
    <w:qFormat/>
    <w:rsid w:val="00871C98"/>
    <w:rPr>
      <w:rFonts w:ascii="Arial" w:hAnsi="Arial"/>
      <w:sz w:val="18"/>
      <w:lang w:val="en-GB" w:eastAsia="en-US" w:bidi="ar-SA"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apple-converted-space">
    <w:name w:val="apple-converted-space"/>
    <w:basedOn w:val="a0"/>
    <w:rsid w:val="00CC5F2A"/>
  </w:style>
  <w:style w:type="paragraph" w:customStyle="1" w:styleId="3GPPHeader">
    <w:name w:val="3GPP_Header"/>
    <w:basedOn w:val="a"/>
    <w:rsid w:val="00946C32"/>
    <w:pPr>
      <w:tabs>
        <w:tab w:val="left" w:pos="1701"/>
        <w:tab w:val="right" w:pos="9639"/>
      </w:tabs>
      <w:spacing w:after="240"/>
      <w:jc w:val="both"/>
      <w:textAlignment w:val="auto"/>
    </w:pPr>
    <w:rPr>
      <w:rFonts w:ascii="Arial" w:hAnsi="Arial"/>
      <w:b/>
      <w:sz w:val="24"/>
      <w:lang w:eastAsia="zh-CN"/>
    </w:rPr>
  </w:style>
  <w:style w:type="paragraph" w:customStyle="1" w:styleId="Comments">
    <w:name w:val="Comments"/>
    <w:basedOn w:val="a"/>
    <w:link w:val="CommentsChar"/>
    <w:qFormat/>
    <w:rsid w:val="007054A8"/>
    <w:pPr>
      <w:overflowPunct/>
      <w:autoSpaceDE/>
      <w:autoSpaceDN/>
      <w:adjustRightInd/>
      <w:spacing w:before="40" w:after="0"/>
      <w:textAlignment w:val="auto"/>
    </w:pPr>
    <w:rPr>
      <w:rFonts w:ascii="Arial" w:eastAsia="MS Mincho" w:hAnsi="Arial"/>
      <w:i/>
      <w:noProof/>
      <w:sz w:val="18"/>
      <w:szCs w:val="24"/>
      <w:lang w:val="x-none" w:eastAsia="en-GB"/>
    </w:rPr>
  </w:style>
  <w:style w:type="character" w:customStyle="1" w:styleId="CommentsChar">
    <w:name w:val="Comments Char"/>
    <w:link w:val="Comments"/>
    <w:qFormat/>
    <w:rsid w:val="007054A8"/>
    <w:rPr>
      <w:rFonts w:ascii="Arial" w:eastAsia="MS Mincho" w:hAnsi="Arial"/>
      <w:i/>
      <w:noProof/>
      <w:sz w:val="18"/>
      <w:szCs w:val="24"/>
      <w:lang w:val="x-none" w:eastAsia="en-GB"/>
    </w:rPr>
  </w:style>
  <w:style w:type="paragraph" w:customStyle="1" w:styleId="Agreement">
    <w:name w:val="Agreement"/>
    <w:basedOn w:val="a"/>
    <w:next w:val="a"/>
    <w:uiPriority w:val="99"/>
    <w:qFormat/>
    <w:rsid w:val="007054A8"/>
    <w:pPr>
      <w:numPr>
        <w:numId w:val="2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FE638A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FE638A"/>
    <w:rPr>
      <w:rFonts w:ascii="Arial" w:eastAsia="MS Mincho" w:hAnsi="Arial"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FC3C43"/>
  </w:style>
  <w:style w:type="paragraph" w:customStyle="1" w:styleId="Note-Boxed">
    <w:name w:val="Note - Boxed"/>
    <w:basedOn w:val="a"/>
    <w:next w:val="a"/>
    <w:qFormat/>
    <w:rsid w:val="00384C82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9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26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31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358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030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7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06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9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86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279830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522890">
          <w:marLeft w:val="216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02B65CC-C8B4-47AE-8E54-428D780748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DA2B083-FEC3-4854-AB9F-4C497A8400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1266</TotalTime>
  <Pages>2</Pages>
  <Words>609</Words>
  <Characters>3473</Characters>
  <Application>Microsoft Office Word</Application>
  <DocSecurity>0</DocSecurity>
  <Lines>28</Lines>
  <Paragraphs>8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4074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Samsung (SY)</cp:lastModifiedBy>
  <cp:revision>29</cp:revision>
  <cp:lastPrinted>2017-05-08T10:55:00Z</cp:lastPrinted>
  <dcterms:created xsi:type="dcterms:W3CDTF">2022-07-25T23:59:00Z</dcterms:created>
  <dcterms:modified xsi:type="dcterms:W3CDTF">2022-09-30T09:42:00Z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 &lt;TSG/WG&gt;</vt:lpwstr>
  </property>
  <property fmtid="{D5CDD505-2E9C-101B-9397-08002B2CF9AE}" pid="44" name="MtgSeq">
    <vt:lpwstr> &lt;MTG_SEQ&gt;</vt:lpwstr>
  </property>
  <property fmtid="{D5CDD505-2E9C-101B-9397-08002B2CF9AE}" pid="45" name="Location">
    <vt:lpwstr> &lt;Location&gt;</vt:lpwstr>
  </property>
  <property fmtid="{D5CDD505-2E9C-101B-9397-08002B2CF9AE}" pid="46" name="Country">
    <vt:lpwstr> &lt;Country&gt;</vt:lpwstr>
  </property>
  <property fmtid="{D5CDD505-2E9C-101B-9397-08002B2CF9AE}" pid="47" name="StartDate">
    <vt:lpwstr> &lt;Start_Date&gt;</vt:lpwstr>
  </property>
  <property fmtid="{D5CDD505-2E9C-101B-9397-08002B2CF9AE}" pid="48" name="EndDate">
    <vt:lpwstr>&lt;End_Date&gt;</vt:lpwstr>
  </property>
  <property fmtid="{D5CDD505-2E9C-101B-9397-08002B2CF9AE}" pid="49" name="Tdoc#">
    <vt:lpwstr>&lt;TDoc#&gt;</vt:lpwstr>
  </property>
  <property fmtid="{D5CDD505-2E9C-101B-9397-08002B2CF9AE}" pid="50" name="Spec#">
    <vt:lpwstr>&lt;Spec#&gt;</vt:lpwstr>
  </property>
  <property fmtid="{D5CDD505-2E9C-101B-9397-08002B2CF9AE}" pid="51" name="Cr#">
    <vt:lpwstr>&lt;CR#&gt;</vt:lpwstr>
  </property>
  <property fmtid="{D5CDD505-2E9C-101B-9397-08002B2CF9AE}" pid="52" name="Revision">
    <vt:lpwstr>&lt;Rev#&gt;</vt:lpwstr>
  </property>
  <property fmtid="{D5CDD505-2E9C-101B-9397-08002B2CF9AE}" pid="53" name="Version">
    <vt:lpwstr>&lt;Version#&gt;</vt:lpwstr>
  </property>
  <property fmtid="{D5CDD505-2E9C-101B-9397-08002B2CF9AE}" pid="54" name="SourceIfWg">
    <vt:lpwstr>&lt;Source_if_WG&gt;</vt:lpwstr>
  </property>
  <property fmtid="{D5CDD505-2E9C-101B-9397-08002B2CF9AE}" pid="55" name="SourceIfTsg">
    <vt:lpwstr>&lt;Source_if_TSG&gt;</vt:lpwstr>
  </property>
  <property fmtid="{D5CDD505-2E9C-101B-9397-08002B2CF9AE}" pid="56" name="RelatedWis">
    <vt:lpwstr>&lt;Related_WIs&gt;</vt:lpwstr>
  </property>
  <property fmtid="{D5CDD505-2E9C-101B-9397-08002B2CF9AE}" pid="57" name="Cat">
    <vt:lpwstr>&lt;Cat&gt;</vt:lpwstr>
  </property>
  <property fmtid="{D5CDD505-2E9C-101B-9397-08002B2CF9AE}" pid="58" name="ResDate">
    <vt:lpwstr>&lt;Res_date&gt;</vt:lpwstr>
  </property>
  <property fmtid="{D5CDD505-2E9C-101B-9397-08002B2CF9AE}" pid="59" name="Release">
    <vt:lpwstr>&lt;Release&gt;</vt:lpwstr>
  </property>
  <property fmtid="{D5CDD505-2E9C-101B-9397-08002B2CF9AE}" pid="60" name="CrTitle">
    <vt:lpwstr>&lt;Title&gt;</vt:lpwstr>
  </property>
  <property fmtid="{D5CDD505-2E9C-101B-9397-08002B2CF9AE}" pid="61" name="MtgTitle">
    <vt:lpwstr>&lt;MTG_TITLE&gt;</vt:lpwstr>
  </property>
</Properties>
</file>